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4562A0" w14:textId="77777777" w:rsidR="007324C9" w:rsidRDefault="00F70E48" w:rsidP="009F76A4">
      <w:pPr>
        <w:jc w:val="center"/>
        <w:rPr>
          <w:b/>
          <w:caps/>
        </w:rPr>
      </w:pPr>
      <w:r w:rsidRPr="00712646">
        <w:rPr>
          <w:b/>
          <w:caps/>
          <w:noProof/>
        </w:rPr>
        <w:drawing>
          <wp:inline distT="0" distB="0" distL="0" distR="0" wp14:anchorId="0588424A" wp14:editId="18A9E42B">
            <wp:extent cx="6116955" cy="8481695"/>
            <wp:effectExtent l="0" t="0" r="0" b="0"/>
            <wp:docPr id="1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848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57C46" w14:textId="77777777" w:rsidR="007324C9" w:rsidRDefault="007324C9" w:rsidP="009F76A4">
      <w:pPr>
        <w:jc w:val="center"/>
        <w:rPr>
          <w:b/>
          <w:caps/>
        </w:rPr>
      </w:pPr>
    </w:p>
    <w:p w14:paraId="3DDD75B4" w14:textId="77777777" w:rsidR="007324C9" w:rsidRDefault="007324C9" w:rsidP="009F76A4">
      <w:pPr>
        <w:jc w:val="center"/>
        <w:rPr>
          <w:b/>
          <w:caps/>
        </w:rPr>
      </w:pPr>
    </w:p>
    <w:p w14:paraId="73F93FEC" w14:textId="77777777" w:rsidR="007324C9" w:rsidRDefault="007324C9" w:rsidP="009F76A4">
      <w:pPr>
        <w:jc w:val="center"/>
        <w:rPr>
          <w:b/>
          <w:caps/>
        </w:rPr>
      </w:pPr>
    </w:p>
    <w:p w14:paraId="3C163027" w14:textId="77777777" w:rsidR="007324C9" w:rsidRDefault="007324C9" w:rsidP="009F76A4">
      <w:pPr>
        <w:jc w:val="center"/>
        <w:rPr>
          <w:b/>
          <w:caps/>
        </w:rPr>
      </w:pPr>
    </w:p>
    <w:p w14:paraId="3A4225E7" w14:textId="77777777" w:rsidR="007324C9" w:rsidRDefault="00F70E48" w:rsidP="009F76A4">
      <w:pPr>
        <w:jc w:val="center"/>
        <w:rPr>
          <w:b/>
          <w:caps/>
        </w:rPr>
      </w:pPr>
      <w:r w:rsidRPr="00712646">
        <w:rPr>
          <w:b/>
          <w:caps/>
          <w:noProof/>
        </w:rPr>
        <w:lastRenderedPageBreak/>
        <w:drawing>
          <wp:inline distT="0" distB="0" distL="0" distR="0" wp14:anchorId="28349D52" wp14:editId="05842524">
            <wp:extent cx="6116955" cy="8502650"/>
            <wp:effectExtent l="0" t="0" r="0" b="0"/>
            <wp:docPr id="2" name="Рисунок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850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4F1AD" w14:textId="77777777" w:rsidR="007324C9" w:rsidRDefault="007324C9" w:rsidP="009F76A4">
      <w:pPr>
        <w:jc w:val="center"/>
        <w:rPr>
          <w:b/>
          <w:caps/>
        </w:rPr>
      </w:pPr>
    </w:p>
    <w:p w14:paraId="36A83CC2" w14:textId="77777777" w:rsidR="007324C9" w:rsidRDefault="007324C9" w:rsidP="009F76A4">
      <w:pPr>
        <w:jc w:val="center"/>
        <w:rPr>
          <w:b/>
          <w:caps/>
        </w:rPr>
      </w:pPr>
    </w:p>
    <w:p w14:paraId="6F2FC02E" w14:textId="77777777" w:rsidR="007324C9" w:rsidRDefault="007324C9" w:rsidP="009F76A4">
      <w:pPr>
        <w:jc w:val="center"/>
        <w:rPr>
          <w:b/>
          <w:caps/>
        </w:rPr>
      </w:pPr>
    </w:p>
    <w:p w14:paraId="15EC9F85" w14:textId="77777777" w:rsidR="007324C9" w:rsidRDefault="007324C9" w:rsidP="009F76A4">
      <w:pPr>
        <w:jc w:val="center"/>
        <w:rPr>
          <w:b/>
          <w:caps/>
        </w:rPr>
      </w:pPr>
    </w:p>
    <w:p w14:paraId="31B08011" w14:textId="77777777" w:rsidR="004F79B9" w:rsidRPr="009F76A4" w:rsidRDefault="00A6335C" w:rsidP="009F76A4">
      <w:pPr>
        <w:jc w:val="center"/>
        <w:rPr>
          <w:b/>
          <w:caps/>
        </w:rPr>
      </w:pPr>
      <w:r w:rsidRPr="009F76A4">
        <w:rPr>
          <w:b/>
          <w:caps/>
        </w:rPr>
        <w:t>Содержание</w:t>
      </w:r>
    </w:p>
    <w:p w14:paraId="5B2DE258" w14:textId="77777777" w:rsidR="009F3558" w:rsidRPr="009F76A4" w:rsidRDefault="00D03452" w:rsidP="00C56FA2">
      <w:pPr>
        <w:pStyle w:val="af9"/>
        <w:spacing w:before="0"/>
        <w:rPr>
          <w:rFonts w:ascii="Times New Roman" w:hAnsi="Times New Roman"/>
          <w:b w:val="0"/>
          <w:noProof/>
          <w:color w:val="auto"/>
          <w:sz w:val="24"/>
          <w:szCs w:val="24"/>
        </w:rPr>
      </w:pPr>
      <w:r w:rsidRPr="009F76A4">
        <w:rPr>
          <w:rFonts w:ascii="Times New Roman" w:hAnsi="Times New Roman"/>
          <w:color w:val="FF0000"/>
          <w:sz w:val="24"/>
          <w:szCs w:val="24"/>
        </w:rPr>
        <w:fldChar w:fldCharType="begin"/>
      </w:r>
      <w:r w:rsidR="004F79B9" w:rsidRPr="009F76A4">
        <w:rPr>
          <w:rFonts w:ascii="Times New Roman" w:hAnsi="Times New Roman"/>
          <w:color w:val="FF0000"/>
          <w:sz w:val="24"/>
          <w:szCs w:val="24"/>
        </w:rPr>
        <w:instrText xml:space="preserve"> TOC \o "1-3" \h \z \u </w:instrText>
      </w:r>
      <w:r w:rsidRPr="009F76A4">
        <w:rPr>
          <w:rFonts w:ascii="Times New Roman" w:hAnsi="Times New Roman"/>
          <w:color w:val="FF0000"/>
          <w:sz w:val="24"/>
          <w:szCs w:val="24"/>
        </w:rPr>
        <w:fldChar w:fldCharType="separate"/>
      </w:r>
      <w:hyperlink w:anchor="_Toc512281981" w:history="1">
        <w:r w:rsidR="009F3558" w:rsidRPr="009F76A4">
          <w:rPr>
            <w:rStyle w:val="af"/>
            <w:rFonts w:ascii="Times New Roman" w:hAnsi="Times New Roman"/>
            <w:b w:val="0"/>
            <w:caps/>
            <w:noProof/>
            <w:color w:val="auto"/>
            <w:sz w:val="24"/>
            <w:szCs w:val="24"/>
          </w:rPr>
          <w:t xml:space="preserve">1. </w:t>
        </w:r>
        <w:r w:rsidR="009F3558" w:rsidRPr="009F76A4">
          <w:rPr>
            <w:rStyle w:val="af"/>
            <w:rFonts w:ascii="Times New Roman" w:hAnsi="Times New Roman"/>
            <w:b w:val="0"/>
            <w:noProof/>
            <w:color w:val="auto"/>
            <w:sz w:val="24"/>
            <w:szCs w:val="24"/>
          </w:rPr>
          <w:t>Назначение образовательного модуля</w:t>
        </w:r>
        <w:r w:rsidR="00F776E5">
          <w:rPr>
            <w:rFonts w:ascii="Times New Roman" w:hAnsi="Times New Roman"/>
            <w:b w:val="0"/>
            <w:noProof/>
            <w:webHidden/>
            <w:color w:val="auto"/>
            <w:sz w:val="24"/>
            <w:szCs w:val="24"/>
            <w:lang w:val="ru-RU"/>
          </w:rPr>
          <w:t>………………………………………………………….</w:t>
        </w:r>
        <w:r w:rsidR="003839CA">
          <w:rPr>
            <w:rFonts w:ascii="Times New Roman" w:hAnsi="Times New Roman"/>
            <w:b w:val="0"/>
            <w:noProof/>
            <w:webHidden/>
            <w:color w:val="auto"/>
            <w:sz w:val="24"/>
            <w:szCs w:val="24"/>
            <w:lang w:val="ru-RU"/>
          </w:rPr>
          <w:t>.</w:t>
        </w:r>
        <w:r w:rsidR="00F8747B">
          <w:rPr>
            <w:rFonts w:ascii="Times New Roman" w:hAnsi="Times New Roman"/>
            <w:b w:val="0"/>
            <w:noProof/>
            <w:webHidden/>
            <w:color w:val="auto"/>
            <w:sz w:val="24"/>
            <w:szCs w:val="24"/>
            <w:lang w:val="ru-RU"/>
          </w:rPr>
          <w:t>4</w:t>
        </w:r>
      </w:hyperlink>
    </w:p>
    <w:p w14:paraId="0A511F77" w14:textId="77777777" w:rsidR="009F3558" w:rsidRPr="009F76A4" w:rsidRDefault="00F440E8" w:rsidP="00C56FA2">
      <w:pPr>
        <w:pStyle w:val="14"/>
        <w:tabs>
          <w:tab w:val="right" w:leader="dot" w:pos="9627"/>
        </w:tabs>
        <w:spacing w:after="0" w:line="276" w:lineRule="auto"/>
        <w:rPr>
          <w:noProof/>
        </w:rPr>
      </w:pPr>
      <w:hyperlink w:anchor="_Toc512281982" w:history="1">
        <w:r w:rsidR="009F3558" w:rsidRPr="009F76A4">
          <w:rPr>
            <w:rStyle w:val="af"/>
            <w:bCs/>
            <w:noProof/>
          </w:rPr>
          <w:t xml:space="preserve">2. </w:t>
        </w:r>
        <w:r w:rsidR="009F3558" w:rsidRPr="009F76A4">
          <w:rPr>
            <w:rStyle w:val="af"/>
            <w:noProof/>
          </w:rPr>
          <w:t>Характеристика образовательного модуля</w:t>
        </w:r>
        <w:r w:rsidR="009F3558" w:rsidRPr="009F76A4">
          <w:rPr>
            <w:noProof/>
            <w:webHidden/>
          </w:rPr>
          <w:tab/>
        </w:r>
        <w:r w:rsidR="00F8747B">
          <w:rPr>
            <w:noProof/>
            <w:webHidden/>
          </w:rPr>
          <w:t>4</w:t>
        </w:r>
      </w:hyperlink>
    </w:p>
    <w:p w14:paraId="6530D55F" w14:textId="77777777" w:rsidR="009F3558" w:rsidRPr="009F76A4" w:rsidRDefault="00F440E8" w:rsidP="00C56FA2">
      <w:pPr>
        <w:pStyle w:val="14"/>
        <w:tabs>
          <w:tab w:val="right" w:leader="dot" w:pos="9627"/>
        </w:tabs>
        <w:spacing w:after="0" w:line="276" w:lineRule="auto"/>
        <w:rPr>
          <w:noProof/>
        </w:rPr>
      </w:pPr>
      <w:hyperlink w:anchor="_Toc512281988" w:history="1">
        <w:r w:rsidR="009F3558" w:rsidRPr="009F76A4">
          <w:rPr>
            <w:rStyle w:val="af"/>
            <w:caps/>
            <w:noProof/>
          </w:rPr>
          <w:t xml:space="preserve">3. </w:t>
        </w:r>
        <w:r w:rsidR="009F3558" w:rsidRPr="009F76A4">
          <w:rPr>
            <w:rStyle w:val="af"/>
            <w:noProof/>
          </w:rPr>
          <w:t>Структура образовательного модуля</w:t>
        </w:r>
        <w:r w:rsidR="009F3558" w:rsidRPr="009F76A4">
          <w:rPr>
            <w:noProof/>
            <w:webHidden/>
          </w:rPr>
          <w:tab/>
        </w:r>
        <w:r w:rsidR="00F8747B">
          <w:rPr>
            <w:noProof/>
            <w:webHidden/>
          </w:rPr>
          <w:t>8</w:t>
        </w:r>
      </w:hyperlink>
    </w:p>
    <w:p w14:paraId="1D767FBF" w14:textId="77777777" w:rsidR="009F3558" w:rsidRPr="009F76A4" w:rsidRDefault="00F440E8" w:rsidP="00C56FA2">
      <w:pPr>
        <w:pStyle w:val="14"/>
        <w:tabs>
          <w:tab w:val="right" w:leader="dot" w:pos="9627"/>
        </w:tabs>
        <w:spacing w:after="0" w:line="276" w:lineRule="auto"/>
        <w:rPr>
          <w:noProof/>
        </w:rPr>
      </w:pPr>
      <w:hyperlink w:anchor="_Toc512281989" w:history="1">
        <w:r w:rsidR="009F3558" w:rsidRPr="009F76A4">
          <w:rPr>
            <w:rStyle w:val="af"/>
            <w:caps/>
            <w:noProof/>
          </w:rPr>
          <w:t xml:space="preserve">4. </w:t>
        </w:r>
        <w:r w:rsidR="009F3558" w:rsidRPr="009F76A4">
          <w:rPr>
            <w:rStyle w:val="af"/>
            <w:noProof/>
          </w:rPr>
          <w:t>Методические указания для обучающихся по освоению модуля.</w:t>
        </w:r>
        <w:r w:rsidR="009F3558" w:rsidRPr="009F76A4">
          <w:rPr>
            <w:noProof/>
            <w:webHidden/>
          </w:rPr>
          <w:tab/>
        </w:r>
        <w:r w:rsidR="00F8747B">
          <w:rPr>
            <w:noProof/>
            <w:webHidden/>
          </w:rPr>
          <w:t>9</w:t>
        </w:r>
      </w:hyperlink>
    </w:p>
    <w:p w14:paraId="660F7AE1" w14:textId="77777777" w:rsidR="009F3558" w:rsidRPr="009F76A4" w:rsidRDefault="00F440E8" w:rsidP="00C56FA2">
      <w:pPr>
        <w:pStyle w:val="14"/>
        <w:tabs>
          <w:tab w:val="right" w:leader="dot" w:pos="9627"/>
        </w:tabs>
        <w:spacing w:after="0" w:line="276" w:lineRule="auto"/>
        <w:rPr>
          <w:noProof/>
        </w:rPr>
      </w:pPr>
      <w:hyperlink w:anchor="_Toc512281990" w:history="1">
        <w:r w:rsidR="009F3558" w:rsidRPr="009F76A4">
          <w:rPr>
            <w:rStyle w:val="af"/>
            <w:noProof/>
          </w:rPr>
          <w:t>5.  Программы дисциплин модуля</w:t>
        </w:r>
        <w:r w:rsidR="009F3558" w:rsidRPr="009F76A4">
          <w:rPr>
            <w:noProof/>
            <w:webHidden/>
          </w:rPr>
          <w:tab/>
        </w:r>
        <w:r w:rsidR="00F8747B">
          <w:rPr>
            <w:noProof/>
            <w:webHidden/>
          </w:rPr>
          <w:t>10</w:t>
        </w:r>
      </w:hyperlink>
    </w:p>
    <w:p w14:paraId="7AEA084A" w14:textId="77777777" w:rsidR="009F3558" w:rsidRPr="009F76A4" w:rsidRDefault="00F440E8" w:rsidP="00FA1D38">
      <w:pPr>
        <w:pStyle w:val="25"/>
        <w:tabs>
          <w:tab w:val="right" w:leader="dot" w:pos="9627"/>
        </w:tabs>
        <w:spacing w:after="0" w:line="276" w:lineRule="auto"/>
        <w:ind w:left="0" w:firstLine="284"/>
        <w:rPr>
          <w:noProof/>
        </w:rPr>
      </w:pPr>
      <w:hyperlink w:anchor="_Toc512281991" w:history="1">
        <w:r w:rsidR="009F3558" w:rsidRPr="009F76A4">
          <w:rPr>
            <w:rStyle w:val="af"/>
            <w:noProof/>
          </w:rPr>
          <w:t>5.1. Программа дисциплины. Информационная безопасность</w:t>
        </w:r>
        <w:r w:rsidR="009F3558" w:rsidRPr="009F76A4">
          <w:rPr>
            <w:noProof/>
            <w:webHidden/>
          </w:rPr>
          <w:tab/>
        </w:r>
        <w:r w:rsidR="00F8747B">
          <w:rPr>
            <w:noProof/>
            <w:webHidden/>
          </w:rPr>
          <w:t>10</w:t>
        </w:r>
      </w:hyperlink>
    </w:p>
    <w:p w14:paraId="7F4CF710" w14:textId="77777777" w:rsidR="009F3558" w:rsidRPr="009F76A4" w:rsidRDefault="00F440E8" w:rsidP="00FA1D38">
      <w:pPr>
        <w:pStyle w:val="25"/>
        <w:tabs>
          <w:tab w:val="right" w:leader="dot" w:pos="9627"/>
        </w:tabs>
        <w:spacing w:after="0" w:line="276" w:lineRule="auto"/>
        <w:ind w:left="0" w:firstLine="284"/>
        <w:rPr>
          <w:noProof/>
        </w:rPr>
      </w:pPr>
      <w:hyperlink w:anchor="_Toc512281992" w:history="1">
        <w:r w:rsidR="009F3558" w:rsidRPr="009F76A4">
          <w:rPr>
            <w:rStyle w:val="af"/>
            <w:noProof/>
          </w:rPr>
          <w:t>5.2. Программа дисциплины. Современные методики тестирования разрабатываемых информационных систем</w:t>
        </w:r>
        <w:r w:rsidR="009F3558" w:rsidRPr="009F76A4">
          <w:rPr>
            <w:noProof/>
            <w:webHidden/>
          </w:rPr>
          <w:tab/>
        </w:r>
        <w:r w:rsidR="007E489B">
          <w:rPr>
            <w:noProof/>
            <w:webHidden/>
          </w:rPr>
          <w:t>15</w:t>
        </w:r>
      </w:hyperlink>
    </w:p>
    <w:p w14:paraId="46AF2E80" w14:textId="77777777" w:rsidR="009F3558" w:rsidRPr="009F76A4" w:rsidRDefault="00F440E8" w:rsidP="00FA1D38">
      <w:pPr>
        <w:pStyle w:val="25"/>
        <w:tabs>
          <w:tab w:val="right" w:leader="dot" w:pos="9627"/>
        </w:tabs>
        <w:spacing w:after="0" w:line="276" w:lineRule="auto"/>
        <w:ind w:left="0" w:firstLine="284"/>
        <w:rPr>
          <w:noProof/>
        </w:rPr>
      </w:pPr>
      <w:hyperlink w:anchor="_Toc512281993" w:history="1">
        <w:r w:rsidR="009F3558" w:rsidRPr="009F76A4">
          <w:rPr>
            <w:rStyle w:val="af"/>
            <w:noProof/>
          </w:rPr>
          <w:t>5.3. Программа дисциплины. Стандартизация и сертификация в информационных системах</w:t>
        </w:r>
        <w:r w:rsidR="009F3558" w:rsidRPr="009F76A4">
          <w:rPr>
            <w:noProof/>
            <w:webHidden/>
          </w:rPr>
          <w:tab/>
        </w:r>
        <w:r w:rsidR="007E489B">
          <w:rPr>
            <w:noProof/>
            <w:webHidden/>
          </w:rPr>
          <w:t>19</w:t>
        </w:r>
      </w:hyperlink>
    </w:p>
    <w:p w14:paraId="4997D0EC" w14:textId="77777777" w:rsidR="009F3558" w:rsidRPr="009F76A4" w:rsidRDefault="00F440E8" w:rsidP="00FA1D38">
      <w:pPr>
        <w:pStyle w:val="25"/>
        <w:tabs>
          <w:tab w:val="right" w:leader="dot" w:pos="9627"/>
        </w:tabs>
        <w:spacing w:after="0" w:line="276" w:lineRule="auto"/>
        <w:ind w:left="0" w:firstLine="284"/>
        <w:rPr>
          <w:noProof/>
        </w:rPr>
      </w:pPr>
      <w:hyperlink w:anchor="_Toc512281994" w:history="1">
        <w:r w:rsidR="009F3558" w:rsidRPr="009F76A4">
          <w:rPr>
            <w:rStyle w:val="af"/>
            <w:noProof/>
          </w:rPr>
          <w:t>5.4. Программа дисциплины. Администрирование в информационных системах</w:t>
        </w:r>
        <w:r w:rsidR="009F3558" w:rsidRPr="009F76A4">
          <w:rPr>
            <w:noProof/>
            <w:webHidden/>
          </w:rPr>
          <w:tab/>
        </w:r>
        <w:r w:rsidR="007E489B">
          <w:rPr>
            <w:noProof/>
            <w:webHidden/>
          </w:rPr>
          <w:t>24</w:t>
        </w:r>
      </w:hyperlink>
    </w:p>
    <w:p w14:paraId="6036C134" w14:textId="77777777" w:rsidR="009F3558" w:rsidRPr="009F76A4" w:rsidRDefault="00F440E8" w:rsidP="00FA1D38">
      <w:pPr>
        <w:pStyle w:val="25"/>
        <w:tabs>
          <w:tab w:val="right" w:leader="dot" w:pos="9627"/>
        </w:tabs>
        <w:spacing w:after="0" w:line="276" w:lineRule="auto"/>
        <w:ind w:left="0" w:firstLine="284"/>
        <w:rPr>
          <w:noProof/>
        </w:rPr>
      </w:pPr>
      <w:hyperlink w:anchor="_Toc512281995" w:history="1">
        <w:r w:rsidR="009F3558" w:rsidRPr="009F76A4">
          <w:rPr>
            <w:rStyle w:val="af"/>
            <w:noProof/>
          </w:rPr>
          <w:t>5.5. Программа дисциплины. Методика научно-исследовательских и опытно-конструкторских работ</w:t>
        </w:r>
        <w:r w:rsidR="009F3558" w:rsidRPr="009F76A4">
          <w:rPr>
            <w:noProof/>
            <w:webHidden/>
          </w:rPr>
          <w:tab/>
        </w:r>
        <w:r w:rsidR="007E489B">
          <w:rPr>
            <w:noProof/>
            <w:webHidden/>
          </w:rPr>
          <w:t>30</w:t>
        </w:r>
      </w:hyperlink>
    </w:p>
    <w:p w14:paraId="2F9ECF11" w14:textId="77777777" w:rsidR="009F3558" w:rsidRDefault="00F440E8" w:rsidP="00FA1D38">
      <w:pPr>
        <w:pStyle w:val="25"/>
        <w:tabs>
          <w:tab w:val="right" w:leader="dot" w:pos="9627"/>
        </w:tabs>
        <w:spacing w:after="0" w:line="276" w:lineRule="auto"/>
        <w:ind w:left="0" w:firstLine="284"/>
      </w:pPr>
      <w:hyperlink w:anchor="_Toc512281996" w:history="1">
        <w:r w:rsidR="009F3558" w:rsidRPr="009F76A4">
          <w:rPr>
            <w:rStyle w:val="af"/>
            <w:noProof/>
          </w:rPr>
          <w:t>5.6. Программа дисциплины. Теоретические основы управления знаниями</w:t>
        </w:r>
        <w:r w:rsidR="009F3558" w:rsidRPr="009F76A4">
          <w:rPr>
            <w:noProof/>
            <w:webHidden/>
          </w:rPr>
          <w:tab/>
        </w:r>
        <w:r w:rsidR="007E489B">
          <w:rPr>
            <w:noProof/>
            <w:webHidden/>
          </w:rPr>
          <w:t>35</w:t>
        </w:r>
      </w:hyperlink>
    </w:p>
    <w:p w14:paraId="7A7A9D95" w14:textId="77777777" w:rsidR="0098501E" w:rsidRPr="0098501E" w:rsidRDefault="0098501E" w:rsidP="00C56FA2">
      <w:pPr>
        <w:spacing w:line="276" w:lineRule="auto"/>
      </w:pPr>
      <w:r>
        <w:t>6. Программа практики …………………………………………..………….…</w:t>
      </w:r>
      <w:r w:rsidRPr="0098501E">
        <w:t xml:space="preserve"> </w:t>
      </w:r>
      <w:r>
        <w:t>не предусмотрена</w:t>
      </w:r>
    </w:p>
    <w:p w14:paraId="4CFC583C" w14:textId="77777777" w:rsidR="006F0953" w:rsidRPr="009F76A4" w:rsidRDefault="006F0953" w:rsidP="00C56FA2">
      <w:pPr>
        <w:spacing w:line="276" w:lineRule="auto"/>
      </w:pPr>
      <w:r w:rsidRPr="009F76A4">
        <w:t>7 Программа итоговой аттестации…………………………………</w:t>
      </w:r>
      <w:r w:rsidR="00F776E5">
        <w:t>..</w:t>
      </w:r>
      <w:r w:rsidRPr="009F76A4">
        <w:t>……………………………</w:t>
      </w:r>
      <w:r w:rsidR="007E489B">
        <w:t>40</w:t>
      </w:r>
    </w:p>
    <w:p w14:paraId="07D1E06C" w14:textId="77777777" w:rsidR="004F79B9" w:rsidRPr="009F76A4" w:rsidRDefault="00D03452" w:rsidP="009F76A4">
      <w:pPr>
        <w:rPr>
          <w:color w:val="FF0000"/>
        </w:rPr>
      </w:pPr>
      <w:r w:rsidRPr="009F76A4">
        <w:rPr>
          <w:color w:val="FF0000"/>
        </w:rPr>
        <w:fldChar w:fldCharType="end"/>
      </w:r>
    </w:p>
    <w:p w14:paraId="199B54EC" w14:textId="77777777" w:rsidR="004F79B9" w:rsidRPr="009F76A4" w:rsidRDefault="004F79B9" w:rsidP="009F76A4">
      <w:pPr>
        <w:jc w:val="center"/>
        <w:rPr>
          <w:b/>
          <w:caps/>
          <w:color w:val="FF0000"/>
        </w:rPr>
      </w:pPr>
    </w:p>
    <w:p w14:paraId="7715925C" w14:textId="77777777" w:rsidR="00A6335C" w:rsidRPr="009F76A4" w:rsidRDefault="00A6335C" w:rsidP="009F76A4">
      <w:pPr>
        <w:rPr>
          <w:b/>
          <w:caps/>
          <w:color w:val="FF0000"/>
        </w:rPr>
      </w:pPr>
    </w:p>
    <w:p w14:paraId="119CCF35" w14:textId="77777777" w:rsidR="00F65F41" w:rsidRPr="009F76A4" w:rsidRDefault="00F65F41" w:rsidP="009F76A4">
      <w:pPr>
        <w:rPr>
          <w:b/>
          <w:caps/>
          <w:color w:val="FF0000"/>
        </w:rPr>
      </w:pPr>
    </w:p>
    <w:p w14:paraId="47C5DA6D" w14:textId="77777777" w:rsidR="00F65F41" w:rsidRPr="009F76A4" w:rsidRDefault="00F65F41" w:rsidP="009F76A4">
      <w:pPr>
        <w:rPr>
          <w:b/>
          <w:caps/>
          <w:color w:val="FF0000"/>
        </w:rPr>
      </w:pPr>
    </w:p>
    <w:p w14:paraId="0C596DF4" w14:textId="77777777" w:rsidR="00F65F41" w:rsidRPr="009F76A4" w:rsidRDefault="00F65F41" w:rsidP="009F76A4">
      <w:pPr>
        <w:rPr>
          <w:b/>
          <w:caps/>
          <w:color w:val="FF0000"/>
        </w:rPr>
      </w:pPr>
    </w:p>
    <w:p w14:paraId="5DDBE1C3" w14:textId="77777777" w:rsidR="00F65F41" w:rsidRPr="009F76A4" w:rsidRDefault="00F65F41" w:rsidP="009F76A4">
      <w:pPr>
        <w:rPr>
          <w:b/>
          <w:caps/>
          <w:color w:val="FF0000"/>
        </w:rPr>
      </w:pPr>
    </w:p>
    <w:p w14:paraId="5770D18D" w14:textId="77777777" w:rsidR="00F65F41" w:rsidRPr="009F76A4" w:rsidRDefault="00F65F41" w:rsidP="009F76A4">
      <w:pPr>
        <w:rPr>
          <w:b/>
          <w:caps/>
          <w:color w:val="FF0000"/>
        </w:rPr>
      </w:pPr>
    </w:p>
    <w:p w14:paraId="1E23F4A7" w14:textId="77777777" w:rsidR="00F65F41" w:rsidRPr="009F76A4" w:rsidRDefault="00F65F41" w:rsidP="009F76A4">
      <w:pPr>
        <w:rPr>
          <w:b/>
          <w:caps/>
          <w:color w:val="FF0000"/>
        </w:rPr>
      </w:pPr>
    </w:p>
    <w:p w14:paraId="646D69C1" w14:textId="77777777" w:rsidR="00F65F41" w:rsidRPr="009F76A4" w:rsidRDefault="00F65F41" w:rsidP="009F76A4">
      <w:pPr>
        <w:rPr>
          <w:b/>
          <w:caps/>
          <w:color w:val="FF0000"/>
        </w:rPr>
      </w:pPr>
    </w:p>
    <w:p w14:paraId="547F0F11" w14:textId="77777777" w:rsidR="00F65F41" w:rsidRPr="009F76A4" w:rsidRDefault="00F65F41" w:rsidP="009F76A4">
      <w:pPr>
        <w:rPr>
          <w:b/>
          <w:caps/>
          <w:color w:val="FF0000"/>
        </w:rPr>
      </w:pPr>
    </w:p>
    <w:p w14:paraId="2971E5FB" w14:textId="77777777" w:rsidR="00F65F41" w:rsidRPr="009F76A4" w:rsidRDefault="00F65F41" w:rsidP="009F76A4">
      <w:pPr>
        <w:rPr>
          <w:b/>
          <w:caps/>
          <w:color w:val="FF0000"/>
        </w:rPr>
      </w:pPr>
    </w:p>
    <w:p w14:paraId="119089C1" w14:textId="77777777" w:rsidR="00F65F41" w:rsidRPr="009F76A4" w:rsidRDefault="00F65F41" w:rsidP="009F76A4">
      <w:pPr>
        <w:rPr>
          <w:b/>
          <w:caps/>
          <w:color w:val="FF0000"/>
        </w:rPr>
      </w:pPr>
    </w:p>
    <w:p w14:paraId="71017419" w14:textId="77777777" w:rsidR="00F65F41" w:rsidRPr="009F76A4" w:rsidRDefault="00F65F41" w:rsidP="009F76A4">
      <w:pPr>
        <w:rPr>
          <w:b/>
          <w:caps/>
          <w:color w:val="FF0000"/>
        </w:rPr>
      </w:pPr>
    </w:p>
    <w:p w14:paraId="5FCFCBC1" w14:textId="77777777" w:rsidR="00F65F41" w:rsidRPr="009F76A4" w:rsidRDefault="00F65F41" w:rsidP="009F76A4">
      <w:pPr>
        <w:rPr>
          <w:b/>
          <w:caps/>
          <w:color w:val="FF0000"/>
        </w:rPr>
      </w:pPr>
    </w:p>
    <w:p w14:paraId="41C8A1E0" w14:textId="77777777" w:rsidR="00F65F41" w:rsidRPr="009F76A4" w:rsidRDefault="00F65F41" w:rsidP="009F76A4">
      <w:pPr>
        <w:rPr>
          <w:b/>
          <w:caps/>
          <w:color w:val="FF0000"/>
        </w:rPr>
      </w:pPr>
    </w:p>
    <w:p w14:paraId="48F6E464" w14:textId="77777777" w:rsidR="00F65F41" w:rsidRPr="009F76A4" w:rsidRDefault="00F65F41" w:rsidP="009F76A4">
      <w:pPr>
        <w:rPr>
          <w:b/>
          <w:caps/>
          <w:color w:val="FF0000"/>
        </w:rPr>
      </w:pPr>
    </w:p>
    <w:p w14:paraId="42A4BE40" w14:textId="77777777" w:rsidR="00F65F41" w:rsidRPr="009F76A4" w:rsidRDefault="00F65F41" w:rsidP="009F76A4">
      <w:pPr>
        <w:rPr>
          <w:b/>
          <w:caps/>
          <w:color w:val="FF0000"/>
        </w:rPr>
      </w:pPr>
    </w:p>
    <w:p w14:paraId="452362A2" w14:textId="77777777" w:rsidR="00F65F41" w:rsidRPr="009F76A4" w:rsidRDefault="00F65F41" w:rsidP="009F76A4">
      <w:pPr>
        <w:rPr>
          <w:b/>
          <w:caps/>
          <w:color w:val="FF0000"/>
        </w:rPr>
      </w:pPr>
    </w:p>
    <w:p w14:paraId="798BC255" w14:textId="77777777" w:rsidR="00F65F41" w:rsidRDefault="00F65F41" w:rsidP="009F76A4">
      <w:pPr>
        <w:rPr>
          <w:b/>
          <w:caps/>
          <w:color w:val="FF0000"/>
        </w:rPr>
      </w:pPr>
    </w:p>
    <w:p w14:paraId="01AB1CC9" w14:textId="77777777" w:rsidR="00A737EC" w:rsidRDefault="00A737EC" w:rsidP="009F76A4">
      <w:pPr>
        <w:rPr>
          <w:b/>
          <w:caps/>
          <w:color w:val="FF0000"/>
        </w:rPr>
      </w:pPr>
    </w:p>
    <w:p w14:paraId="1C7BFFB2" w14:textId="77777777" w:rsidR="00A737EC" w:rsidRDefault="00A737EC" w:rsidP="009F76A4">
      <w:pPr>
        <w:rPr>
          <w:b/>
          <w:caps/>
          <w:color w:val="FF0000"/>
        </w:rPr>
      </w:pPr>
    </w:p>
    <w:p w14:paraId="5C0D1DBE" w14:textId="77777777" w:rsidR="00A737EC" w:rsidRDefault="00A737EC" w:rsidP="009F76A4">
      <w:pPr>
        <w:rPr>
          <w:b/>
          <w:caps/>
          <w:color w:val="FF0000"/>
        </w:rPr>
      </w:pPr>
    </w:p>
    <w:p w14:paraId="7E3AD6D7" w14:textId="77777777" w:rsidR="00A737EC" w:rsidRDefault="00A737EC" w:rsidP="009F76A4">
      <w:pPr>
        <w:rPr>
          <w:b/>
          <w:caps/>
          <w:color w:val="FF0000"/>
        </w:rPr>
      </w:pPr>
    </w:p>
    <w:p w14:paraId="3250E79F" w14:textId="77777777" w:rsidR="00A737EC" w:rsidRDefault="00A737EC" w:rsidP="009F76A4">
      <w:pPr>
        <w:rPr>
          <w:b/>
          <w:caps/>
          <w:color w:val="FF0000"/>
        </w:rPr>
      </w:pPr>
    </w:p>
    <w:p w14:paraId="64D29FCB" w14:textId="77777777" w:rsidR="00A737EC" w:rsidRDefault="00A737EC" w:rsidP="009F76A4">
      <w:pPr>
        <w:rPr>
          <w:b/>
          <w:caps/>
          <w:color w:val="FF0000"/>
        </w:rPr>
      </w:pPr>
    </w:p>
    <w:p w14:paraId="7F491133" w14:textId="77777777" w:rsidR="00A737EC" w:rsidRDefault="00A737EC" w:rsidP="009F76A4">
      <w:pPr>
        <w:rPr>
          <w:b/>
          <w:caps/>
          <w:color w:val="FF0000"/>
        </w:rPr>
      </w:pPr>
    </w:p>
    <w:p w14:paraId="3125C54B" w14:textId="77777777" w:rsidR="00A737EC" w:rsidRDefault="00A737EC" w:rsidP="009F76A4">
      <w:pPr>
        <w:rPr>
          <w:b/>
          <w:caps/>
          <w:color w:val="FF0000"/>
        </w:rPr>
      </w:pPr>
    </w:p>
    <w:p w14:paraId="110E9A27" w14:textId="77777777" w:rsidR="00A737EC" w:rsidRPr="009F76A4" w:rsidRDefault="00A737EC" w:rsidP="009F76A4">
      <w:pPr>
        <w:rPr>
          <w:b/>
          <w:caps/>
          <w:color w:val="FF0000"/>
        </w:rPr>
      </w:pPr>
    </w:p>
    <w:p w14:paraId="783C7DB7" w14:textId="77777777" w:rsidR="004F79B9" w:rsidRPr="009F76A4" w:rsidRDefault="004F79B9" w:rsidP="009F76A4">
      <w:pPr>
        <w:rPr>
          <w:color w:val="FF0000"/>
        </w:rPr>
      </w:pPr>
    </w:p>
    <w:p w14:paraId="43AFD47C" w14:textId="77777777" w:rsidR="003C0ACF" w:rsidRPr="009F76A4" w:rsidRDefault="003C0ACF" w:rsidP="009F76A4">
      <w:pPr>
        <w:rPr>
          <w:color w:val="FF0000"/>
        </w:rPr>
      </w:pPr>
    </w:p>
    <w:p w14:paraId="4B776E64" w14:textId="77777777" w:rsidR="00821A24" w:rsidRPr="009F76A4" w:rsidRDefault="00821A24" w:rsidP="009F76A4">
      <w:pPr>
        <w:pStyle w:val="1"/>
        <w:jc w:val="center"/>
        <w:rPr>
          <w:sz w:val="24"/>
        </w:rPr>
      </w:pPr>
      <w:bookmarkStart w:id="0" w:name="_Toc508180034"/>
      <w:bookmarkStart w:id="1" w:name="_Toc512281981"/>
      <w:r w:rsidRPr="009F76A4">
        <w:rPr>
          <w:caps/>
          <w:sz w:val="24"/>
        </w:rPr>
        <w:lastRenderedPageBreak/>
        <w:t xml:space="preserve">1. </w:t>
      </w:r>
      <w:r w:rsidR="00F65F41" w:rsidRPr="00A737EC">
        <w:rPr>
          <w:b/>
          <w:sz w:val="24"/>
        </w:rPr>
        <w:t>НАЗНАЧЕНИЕ МОДУЛЯ</w:t>
      </w:r>
      <w:bookmarkEnd w:id="0"/>
      <w:bookmarkEnd w:id="1"/>
    </w:p>
    <w:p w14:paraId="3FD2C7E6" w14:textId="77777777" w:rsidR="00812DF9" w:rsidRPr="009F76A4" w:rsidRDefault="00812DF9" w:rsidP="009F76A4">
      <w:pPr>
        <w:rPr>
          <w:color w:val="FF0000"/>
        </w:rPr>
      </w:pPr>
    </w:p>
    <w:p w14:paraId="144B86AB" w14:textId="77777777" w:rsidR="001519C2" w:rsidRPr="009F76A4" w:rsidRDefault="001519C2" w:rsidP="009F76A4">
      <w:pPr>
        <w:ind w:firstLine="567"/>
        <w:jc w:val="both"/>
      </w:pPr>
      <w:r w:rsidRPr="009F76A4">
        <w:t xml:space="preserve">Данный модуль рекомендован для освоения бакалаврами направлений подготовки 09.03.03 «Прикладная информатика». В основу разработки модуля легли требования Профессионального стандарта «Специалиста по информационным </w:t>
      </w:r>
      <w:proofErr w:type="gramStart"/>
      <w:r w:rsidRPr="009F76A4">
        <w:t>системам»  и</w:t>
      </w:r>
      <w:proofErr w:type="gramEnd"/>
      <w:r w:rsidRPr="009F76A4">
        <w:t xml:space="preserve">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«Специалиста по информационным системам»</w:t>
      </w:r>
      <w:r w:rsidR="00B62BB0" w:rsidRPr="009F76A4">
        <w:t xml:space="preserve"> </w:t>
      </w:r>
      <w:r w:rsidRPr="009F76A4">
        <w:t>и профессиональных компетенций ФГОС высшего образования.</w:t>
      </w:r>
    </w:p>
    <w:p w14:paraId="307A05DE" w14:textId="77777777" w:rsidR="00446078" w:rsidRPr="009F76A4" w:rsidRDefault="00BF710B" w:rsidP="009F76A4">
      <w:pPr>
        <w:ind w:firstLine="567"/>
        <w:jc w:val="both"/>
      </w:pPr>
      <w:r w:rsidRPr="009F76A4">
        <w:t>В Профессиональном стандарте</w:t>
      </w:r>
      <w:r w:rsidR="00934EC9" w:rsidRPr="009F76A4">
        <w:t xml:space="preserve"> </w:t>
      </w:r>
      <w:r w:rsidRPr="009F76A4">
        <w:t xml:space="preserve">«Специалиста по информационным системам» за основу взят 6 уровень квалификации. Обобщенная трудовая функция: Выполнение работ и управление работами по созданию (модификации) и сопровождению </w:t>
      </w:r>
      <w:r w:rsidR="00446078" w:rsidRPr="009F76A4">
        <w:t>информационных систем (</w:t>
      </w:r>
      <w:r w:rsidRPr="009F76A4">
        <w:t>ИС</w:t>
      </w:r>
      <w:r w:rsidR="00446078" w:rsidRPr="009F76A4">
        <w:t>)</w:t>
      </w:r>
      <w:r w:rsidRPr="009F76A4">
        <w:t xml:space="preserve">, автоматизирующих задачи организационного управления и бизнес-процессы. В перечне трудовых функций:  </w:t>
      </w:r>
    </w:p>
    <w:p w14:paraId="543FF4E2" w14:textId="77777777" w:rsidR="00BF710B" w:rsidRPr="009F76A4" w:rsidRDefault="009E32FF" w:rsidP="009F76A4">
      <w:pPr>
        <w:jc w:val="both"/>
        <w:rPr>
          <w:color w:val="FF0000"/>
        </w:rPr>
      </w:pPr>
      <w:r w:rsidRPr="009F76A4">
        <w:t>–</w:t>
      </w:r>
      <w:r w:rsidR="00F16340" w:rsidRPr="009F76A4">
        <w:t xml:space="preserve"> </w:t>
      </w:r>
      <w:r w:rsidRPr="009F76A4">
        <w:t xml:space="preserve">Настройки </w:t>
      </w:r>
      <w:r w:rsidR="00F16340" w:rsidRPr="009F76A4">
        <w:t xml:space="preserve">информационных систем </w:t>
      </w:r>
      <w:r w:rsidRPr="009F76A4">
        <w:t xml:space="preserve">для решения прикладных задач </w:t>
      </w:r>
      <w:r w:rsidR="00446078" w:rsidRPr="009F76A4">
        <w:t>(трудовые действия:</w:t>
      </w:r>
      <w:r w:rsidR="00711845" w:rsidRPr="009F76A4">
        <w:t xml:space="preserve"> </w:t>
      </w:r>
      <w:r w:rsidR="00B62BB0" w:rsidRPr="009F76A4">
        <w:t>Анализ</w:t>
      </w:r>
      <w:r w:rsidR="00BF710B" w:rsidRPr="009F76A4">
        <w:t xml:space="preserve"> структуры </w:t>
      </w:r>
      <w:r w:rsidR="00B62BB0" w:rsidRPr="009F76A4">
        <w:t>информационной системы и особенностей решаемых прикладных задач</w:t>
      </w:r>
      <w:r w:rsidR="00446078" w:rsidRPr="009F76A4">
        <w:t>;</w:t>
      </w:r>
      <w:r w:rsidR="00FF0700" w:rsidRPr="009F76A4">
        <w:t xml:space="preserve"> Настройка информационной системы под конкретную прикладную задачу)</w:t>
      </w:r>
      <w:r w:rsidR="00446078" w:rsidRPr="009F76A4">
        <w:t>;</w:t>
      </w:r>
    </w:p>
    <w:p w14:paraId="34A256C6" w14:textId="77777777" w:rsidR="00446078" w:rsidRPr="009F76A4" w:rsidRDefault="00446078" w:rsidP="009F76A4">
      <w:pPr>
        <w:jc w:val="both"/>
        <w:rPr>
          <w:color w:val="FF0000"/>
        </w:rPr>
      </w:pPr>
      <w:r w:rsidRPr="009F76A4">
        <w:t xml:space="preserve">– </w:t>
      </w:r>
      <w:r w:rsidR="00F16340" w:rsidRPr="009F76A4">
        <w:t>Интеграция информационных систем с существующими информационными системами заказчика и ее экспертизы</w:t>
      </w:r>
      <w:r w:rsidRPr="009F76A4">
        <w:rPr>
          <w:color w:val="FF0000"/>
        </w:rPr>
        <w:t xml:space="preserve"> </w:t>
      </w:r>
      <w:r w:rsidRPr="009F76A4">
        <w:t>(трудовые действия:</w:t>
      </w:r>
      <w:r w:rsidR="00711845" w:rsidRPr="009F76A4">
        <w:rPr>
          <w:color w:val="FF0000"/>
        </w:rPr>
        <w:t xml:space="preserve"> </w:t>
      </w:r>
      <w:r w:rsidRPr="009F76A4">
        <w:t xml:space="preserve">Обеспечение соответствия </w:t>
      </w:r>
      <w:r w:rsidR="00FF0700" w:rsidRPr="009F76A4">
        <w:t xml:space="preserve">информационной системы </w:t>
      </w:r>
      <w:proofErr w:type="gramStart"/>
      <w:r w:rsidR="00FF0700" w:rsidRPr="009F76A4">
        <w:t>требованиям</w:t>
      </w:r>
      <w:proofErr w:type="gramEnd"/>
      <w:r w:rsidR="00FF0700" w:rsidRPr="009F76A4">
        <w:t xml:space="preserve"> принятым в организации</w:t>
      </w:r>
      <w:r w:rsidRPr="009F76A4">
        <w:t xml:space="preserve"> Контроль исполнения).</w:t>
      </w:r>
    </w:p>
    <w:p w14:paraId="52E7A725" w14:textId="77777777" w:rsidR="00F16340" w:rsidRPr="009F76A4" w:rsidRDefault="00F16340" w:rsidP="009F76A4">
      <w:pPr>
        <w:jc w:val="both"/>
      </w:pPr>
      <w:r w:rsidRPr="009F76A4">
        <w:t xml:space="preserve">– Управления доступом к данным в информационных системах </w:t>
      </w:r>
      <w:r w:rsidR="00B62BB0" w:rsidRPr="009F76A4">
        <w:t>(трудовые действия:</w:t>
      </w:r>
      <w:r w:rsidR="00FF0700" w:rsidRPr="009F76A4">
        <w:t xml:space="preserve"> Обеспечение персонального и ограниченного доступа сотрудников к необходимым базам данных)</w:t>
      </w:r>
    </w:p>
    <w:p w14:paraId="1C041FA5" w14:textId="77777777" w:rsidR="001519C2" w:rsidRPr="009F76A4" w:rsidRDefault="001519C2" w:rsidP="009F76A4">
      <w:pPr>
        <w:ind w:firstLine="567"/>
        <w:jc w:val="both"/>
      </w:pPr>
      <w:r w:rsidRPr="009F76A4">
        <w:t xml:space="preserve">Выполнено согласование </w:t>
      </w:r>
      <w:r w:rsidR="00446078" w:rsidRPr="009F76A4">
        <w:t>указанных</w:t>
      </w:r>
      <w:r w:rsidRPr="009F76A4">
        <w:t xml:space="preserve"> трудовых действий</w:t>
      </w:r>
      <w:r w:rsidR="00446078" w:rsidRPr="009F76A4">
        <w:t xml:space="preserve"> из П</w:t>
      </w:r>
      <w:r w:rsidRPr="009F76A4">
        <w:t>рофессионально</w:t>
      </w:r>
      <w:r w:rsidR="00446078" w:rsidRPr="009F76A4">
        <w:t>го</w:t>
      </w:r>
      <w:r w:rsidRPr="009F76A4">
        <w:t xml:space="preserve"> стандарт</w:t>
      </w:r>
      <w:r w:rsidR="00446078" w:rsidRPr="009F76A4">
        <w:t>а и компетенций из ФГОС</w:t>
      </w:r>
      <w:r w:rsidRPr="009F76A4">
        <w:t>, сформулированы образовательные результаты модуля.</w:t>
      </w:r>
    </w:p>
    <w:p w14:paraId="653EB150" w14:textId="77777777" w:rsidR="00456BF1" w:rsidRPr="009F76A4" w:rsidRDefault="001519C2" w:rsidP="009F76A4">
      <w:pPr>
        <w:ind w:firstLine="567"/>
        <w:jc w:val="both"/>
      </w:pPr>
      <w:r w:rsidRPr="009F76A4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711845" w:rsidRPr="009F76A4">
        <w:t xml:space="preserve"> </w:t>
      </w:r>
    </w:p>
    <w:p w14:paraId="312548FE" w14:textId="77777777" w:rsidR="001519C2" w:rsidRPr="009F76A4" w:rsidRDefault="001519C2" w:rsidP="009F76A4">
      <w:pPr>
        <w:ind w:firstLine="567"/>
        <w:jc w:val="both"/>
      </w:pPr>
      <w:r w:rsidRPr="009F76A4">
        <w:t xml:space="preserve">Модуль </w:t>
      </w:r>
      <w:proofErr w:type="gramStart"/>
      <w:r w:rsidRPr="009F76A4">
        <w:t xml:space="preserve">изучается </w:t>
      </w:r>
      <w:r w:rsidR="00B968F2" w:rsidRPr="009F76A4">
        <w:t xml:space="preserve"> на</w:t>
      </w:r>
      <w:proofErr w:type="gramEnd"/>
      <w:r w:rsidR="00B968F2" w:rsidRPr="009F76A4">
        <w:t xml:space="preserve"> четвертом курсе в седьмом </w:t>
      </w:r>
      <w:r w:rsidR="00892033" w:rsidRPr="009F76A4">
        <w:t>семестре</w:t>
      </w:r>
      <w:r w:rsidRPr="009F76A4">
        <w:t>.</w:t>
      </w:r>
    </w:p>
    <w:p w14:paraId="7E6E0692" w14:textId="77777777" w:rsidR="001519C2" w:rsidRPr="009F76A4" w:rsidRDefault="001519C2" w:rsidP="009F76A4">
      <w:pPr>
        <w:ind w:firstLine="567"/>
        <w:jc w:val="both"/>
      </w:pPr>
      <w:r w:rsidRPr="009F76A4">
        <w:t xml:space="preserve">В основу проектирования модуля положен системный подход, который рассматривает все компоненты </w:t>
      </w:r>
      <w:proofErr w:type="gramStart"/>
      <w:r w:rsidRPr="009F76A4">
        <w:t>модуля  в</w:t>
      </w:r>
      <w:proofErr w:type="gramEnd"/>
      <w:r w:rsidRPr="009F76A4">
        <w:t xml:space="preserve">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</w:t>
      </w:r>
      <w:r w:rsidR="00812DF9" w:rsidRPr="009F76A4">
        <w:t>Также использован</w:t>
      </w:r>
      <w:r w:rsidRPr="009F76A4">
        <w:t xml:space="preserve"> </w:t>
      </w:r>
      <w:proofErr w:type="gramStart"/>
      <w:r w:rsidRPr="009F76A4">
        <w:t>подход</w:t>
      </w:r>
      <w:proofErr w:type="gramEnd"/>
      <w:r w:rsidR="00812DF9" w:rsidRPr="009F76A4">
        <w:t xml:space="preserve"> основанный на практической деятельности</w:t>
      </w:r>
      <w:r w:rsidRPr="009F76A4">
        <w:t>, который</w:t>
      </w:r>
      <w:r w:rsidRPr="009F76A4">
        <w:rPr>
          <w:bCs/>
        </w:rPr>
        <w:t xml:space="preserve"> предполагае</w:t>
      </w:r>
      <w:r w:rsidR="00812DF9" w:rsidRPr="009F76A4">
        <w:rPr>
          <w:bCs/>
        </w:rPr>
        <w:t>т смещение акцента с</w:t>
      </w:r>
      <w:r w:rsidRPr="009F76A4">
        <w:rPr>
          <w:bCs/>
        </w:rPr>
        <w:t xml:space="preserve"> показателя в оценке </w:t>
      </w:r>
      <w:r w:rsidR="00812DF9" w:rsidRPr="009F76A4">
        <w:rPr>
          <w:bCs/>
        </w:rPr>
        <w:t xml:space="preserve">теоретических </w:t>
      </w:r>
      <w:r w:rsidRPr="009F76A4">
        <w:rPr>
          <w:bCs/>
        </w:rPr>
        <w:t xml:space="preserve">результатов на умения, демонстрируемые в имитационной или реальной деятельности. </w:t>
      </w:r>
    </w:p>
    <w:p w14:paraId="5DFF081F" w14:textId="77777777" w:rsidR="001519C2" w:rsidRPr="009F76A4" w:rsidRDefault="001519C2" w:rsidP="009F76A4">
      <w:pPr>
        <w:shd w:val="clear" w:color="auto" w:fill="FFFFFF"/>
        <w:tabs>
          <w:tab w:val="left" w:pos="1123"/>
        </w:tabs>
        <w:ind w:firstLine="709"/>
        <w:jc w:val="both"/>
      </w:pPr>
      <w:r w:rsidRPr="009F76A4"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способности к саморазвитию и самосовершенствованию, обусловливая развитие его творческого потенциала.</w:t>
      </w:r>
    </w:p>
    <w:p w14:paraId="1BE77B7C" w14:textId="77777777" w:rsidR="00CA35A8" w:rsidRPr="009F76A4" w:rsidRDefault="00CA35A8" w:rsidP="009F76A4">
      <w:pPr>
        <w:shd w:val="clear" w:color="auto" w:fill="FFFFFF"/>
        <w:jc w:val="both"/>
        <w:rPr>
          <w:i/>
          <w:color w:val="FF0000"/>
        </w:rPr>
      </w:pPr>
    </w:p>
    <w:p w14:paraId="1A78FEF1" w14:textId="77777777" w:rsidR="00105CA6" w:rsidRPr="009F76A4" w:rsidRDefault="00F65F41" w:rsidP="009F76A4">
      <w:pPr>
        <w:pStyle w:val="1"/>
        <w:jc w:val="center"/>
        <w:rPr>
          <w:sz w:val="24"/>
        </w:rPr>
      </w:pPr>
      <w:bookmarkStart w:id="2" w:name="_Toc508180035"/>
      <w:bookmarkStart w:id="3" w:name="_Toc512281982"/>
      <w:r w:rsidRPr="009F76A4">
        <w:rPr>
          <w:bCs/>
          <w:sz w:val="24"/>
        </w:rPr>
        <w:t xml:space="preserve">2. </w:t>
      </w:r>
      <w:r w:rsidRPr="00A737EC">
        <w:rPr>
          <w:b/>
          <w:sz w:val="24"/>
        </w:rPr>
        <w:t>ХАРАКТЕРИСТИКА МОДУЛЯ</w:t>
      </w:r>
      <w:bookmarkEnd w:id="2"/>
      <w:bookmarkEnd w:id="3"/>
    </w:p>
    <w:p w14:paraId="2ED9348D" w14:textId="77777777" w:rsidR="00812DF9" w:rsidRPr="009F76A4" w:rsidRDefault="00812DF9" w:rsidP="009F76A4">
      <w:pPr>
        <w:jc w:val="both"/>
      </w:pPr>
    </w:p>
    <w:p w14:paraId="5DC1C642" w14:textId="77777777" w:rsidR="00C65E65" w:rsidRPr="00A737EC" w:rsidRDefault="00CE6EE2" w:rsidP="009F76A4">
      <w:pPr>
        <w:pStyle w:val="2"/>
        <w:rPr>
          <w:rFonts w:eastAsia="Calibri"/>
          <w:b/>
          <w:u w:val="none"/>
          <w:lang w:eastAsia="en-US"/>
        </w:rPr>
      </w:pPr>
      <w:bookmarkStart w:id="4" w:name="_Toc508180036"/>
      <w:bookmarkStart w:id="5" w:name="_Toc512281983"/>
      <w:r w:rsidRPr="00A737EC">
        <w:rPr>
          <w:rFonts w:eastAsia="Calibri"/>
          <w:b/>
          <w:u w:val="none"/>
          <w:lang w:eastAsia="en-US"/>
        </w:rPr>
        <w:t xml:space="preserve">2.1. </w:t>
      </w:r>
      <w:r w:rsidR="00445FD2" w:rsidRPr="00A737EC">
        <w:rPr>
          <w:rFonts w:eastAsia="Calibri"/>
          <w:b/>
          <w:u w:val="none"/>
          <w:lang w:eastAsia="en-US"/>
        </w:rPr>
        <w:t>О</w:t>
      </w:r>
      <w:r w:rsidR="007C147F" w:rsidRPr="00A737EC">
        <w:rPr>
          <w:rFonts w:eastAsia="Calibri"/>
          <w:b/>
          <w:u w:val="none"/>
          <w:lang w:eastAsia="en-US"/>
        </w:rPr>
        <w:t>бразовательные цели и задачи</w:t>
      </w:r>
      <w:bookmarkEnd w:id="4"/>
      <w:bookmarkEnd w:id="5"/>
    </w:p>
    <w:p w14:paraId="6DDFC54A" w14:textId="77777777" w:rsidR="00812DF9" w:rsidRPr="009F76A4" w:rsidRDefault="00812DF9" w:rsidP="009F76A4">
      <w:pPr>
        <w:jc w:val="both"/>
        <w:rPr>
          <w:rFonts w:eastAsia="Calibri"/>
          <w:color w:val="FF0000"/>
          <w:lang w:eastAsia="en-US"/>
        </w:rPr>
      </w:pPr>
    </w:p>
    <w:p w14:paraId="3CA096A1" w14:textId="77777777" w:rsidR="00C65E65" w:rsidRPr="009F76A4" w:rsidRDefault="00CA35A8" w:rsidP="00C141CE">
      <w:pPr>
        <w:shd w:val="clear" w:color="auto" w:fill="FFFFFF"/>
        <w:tabs>
          <w:tab w:val="left" w:pos="1134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F76A4">
        <w:rPr>
          <w:rFonts w:eastAsia="Calibri"/>
          <w:lang w:eastAsia="en-US"/>
        </w:rPr>
        <w:t>М</w:t>
      </w:r>
      <w:r w:rsidR="007C147F" w:rsidRPr="009F76A4">
        <w:rPr>
          <w:rFonts w:eastAsia="Calibri"/>
          <w:lang w:eastAsia="en-US"/>
        </w:rPr>
        <w:t>одуль</w:t>
      </w:r>
      <w:r w:rsidR="00445FD2" w:rsidRPr="009F76A4">
        <w:rPr>
          <w:rFonts w:eastAsia="Calibri"/>
          <w:lang w:eastAsia="en-US"/>
        </w:rPr>
        <w:t xml:space="preserve"> ставит своей </w:t>
      </w:r>
      <w:r w:rsidR="00445FD2" w:rsidRPr="009F76A4">
        <w:rPr>
          <w:rFonts w:eastAsia="Calibri"/>
          <w:b/>
          <w:lang w:eastAsia="en-US"/>
        </w:rPr>
        <w:t>целью</w:t>
      </w:r>
      <w:r w:rsidR="00445FD2" w:rsidRPr="009F76A4">
        <w:rPr>
          <w:rFonts w:eastAsia="Calibri"/>
          <w:lang w:eastAsia="en-US"/>
        </w:rPr>
        <w:t>:</w:t>
      </w:r>
      <w:r w:rsidR="00711845" w:rsidRPr="009F76A4">
        <w:rPr>
          <w:rFonts w:eastAsia="Calibri"/>
          <w:lang w:eastAsia="en-US"/>
        </w:rPr>
        <w:t xml:space="preserve"> </w:t>
      </w:r>
      <w:r w:rsidR="006C0B47" w:rsidRPr="009F76A4">
        <w:t>создать условия для приобретения студентами практических навыков</w:t>
      </w:r>
      <w:r w:rsidR="00812DF9" w:rsidRPr="009F76A4">
        <w:t xml:space="preserve"> </w:t>
      </w:r>
      <w:r w:rsidR="00787273" w:rsidRPr="009F76A4">
        <w:t>сопровождения информационных систем</w:t>
      </w:r>
    </w:p>
    <w:p w14:paraId="77BF63F2" w14:textId="77777777" w:rsidR="00445FD2" w:rsidRPr="009F76A4" w:rsidRDefault="00445FD2" w:rsidP="00C141CE">
      <w:pPr>
        <w:shd w:val="clear" w:color="auto" w:fill="FFFFFF"/>
        <w:tabs>
          <w:tab w:val="left" w:pos="1134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9F76A4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F76A4">
        <w:rPr>
          <w:rFonts w:eastAsia="Calibri"/>
          <w:b/>
          <w:lang w:eastAsia="en-US"/>
        </w:rPr>
        <w:t>задачи</w:t>
      </w:r>
      <w:r w:rsidRPr="009F76A4">
        <w:rPr>
          <w:rFonts w:eastAsia="Calibri"/>
          <w:lang w:eastAsia="en-US"/>
        </w:rPr>
        <w:t>:</w:t>
      </w:r>
    </w:p>
    <w:p w14:paraId="046A235E" w14:textId="77777777" w:rsidR="00787273" w:rsidRPr="009F76A4" w:rsidRDefault="00787273" w:rsidP="00A757A8">
      <w:pPr>
        <w:numPr>
          <w:ilvl w:val="0"/>
          <w:numId w:val="3"/>
        </w:numPr>
        <w:tabs>
          <w:tab w:val="left" w:pos="1134"/>
        </w:tabs>
        <w:ind w:left="0" w:right="722" w:firstLine="709"/>
        <w:jc w:val="both"/>
      </w:pPr>
      <w:r w:rsidRPr="009F76A4">
        <w:t xml:space="preserve">Обеспечить условия для </w:t>
      </w:r>
      <w:proofErr w:type="gramStart"/>
      <w:r w:rsidRPr="009F76A4">
        <w:t>формирования  навыков</w:t>
      </w:r>
      <w:proofErr w:type="gramEnd"/>
      <w:r w:rsidRPr="009F76A4">
        <w:t xml:space="preserve"> настройки ИС для решения прикладных задач </w:t>
      </w:r>
    </w:p>
    <w:p w14:paraId="76DB88B7" w14:textId="77777777" w:rsidR="00787273" w:rsidRPr="009F76A4" w:rsidRDefault="00787273" w:rsidP="00A757A8">
      <w:pPr>
        <w:numPr>
          <w:ilvl w:val="0"/>
          <w:numId w:val="3"/>
        </w:numPr>
        <w:tabs>
          <w:tab w:val="left" w:pos="1134"/>
        </w:tabs>
        <w:ind w:left="0" w:right="722" w:firstLine="709"/>
        <w:jc w:val="both"/>
      </w:pPr>
      <w:r w:rsidRPr="009F76A4">
        <w:t xml:space="preserve">Создать условия для овладения навыками управления информационными ресурсами системы </w:t>
      </w:r>
    </w:p>
    <w:p w14:paraId="5F18BDD4" w14:textId="77777777" w:rsidR="00787273" w:rsidRPr="009F76A4" w:rsidRDefault="00787273" w:rsidP="00A757A8">
      <w:pPr>
        <w:numPr>
          <w:ilvl w:val="0"/>
          <w:numId w:val="3"/>
        </w:numPr>
        <w:tabs>
          <w:tab w:val="left" w:pos="1134"/>
        </w:tabs>
        <w:ind w:left="0" w:right="722" w:firstLine="709"/>
        <w:jc w:val="both"/>
      </w:pPr>
      <w:r w:rsidRPr="009F76A4">
        <w:lastRenderedPageBreak/>
        <w:t xml:space="preserve">Создать условия для приобретения студентами навыков обеспечения безопасности информационных систем </w:t>
      </w:r>
    </w:p>
    <w:p w14:paraId="533756D7" w14:textId="77777777" w:rsidR="00CE6EE2" w:rsidRPr="009F76A4" w:rsidRDefault="00CE6EE2" w:rsidP="00C141CE">
      <w:pPr>
        <w:shd w:val="clear" w:color="auto" w:fill="FFFFFF"/>
        <w:tabs>
          <w:tab w:val="left" w:pos="1134"/>
        </w:tabs>
        <w:ind w:right="130" w:firstLine="709"/>
        <w:jc w:val="both"/>
        <w:rPr>
          <w:b/>
          <w:color w:val="FF0000"/>
        </w:rPr>
      </w:pPr>
    </w:p>
    <w:p w14:paraId="0D0B545E" w14:textId="77777777" w:rsidR="00127069" w:rsidRPr="00CF3105" w:rsidRDefault="00C65E65" w:rsidP="00CF3105">
      <w:pPr>
        <w:pStyle w:val="2"/>
        <w:rPr>
          <w:b/>
          <w:u w:val="none"/>
        </w:rPr>
      </w:pPr>
      <w:bookmarkStart w:id="6" w:name="_Toc508180037"/>
      <w:bookmarkStart w:id="7" w:name="_Toc512281984"/>
      <w:r w:rsidRPr="00642307">
        <w:rPr>
          <w:b/>
          <w:u w:val="none"/>
        </w:rPr>
        <w:t>2.2. Образовательные результаты (ОР) выпускника</w:t>
      </w:r>
      <w:bookmarkEnd w:id="6"/>
      <w:bookmarkEnd w:id="7"/>
    </w:p>
    <w:tbl>
      <w:tblPr>
        <w:tblpPr w:leftFromText="180" w:rightFromText="180" w:vertAnchor="text" w:horzAnchor="margin" w:tblpXSpec="center" w:tblpY="178"/>
        <w:tblW w:w="47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1939"/>
        <w:gridCol w:w="2904"/>
        <w:gridCol w:w="1525"/>
        <w:gridCol w:w="1971"/>
      </w:tblGrid>
      <w:tr w:rsidR="00660B14" w:rsidRPr="009F76A4" w14:paraId="616A7FBC" w14:textId="77777777" w:rsidTr="00EE4379">
        <w:trPr>
          <w:trHeight w:val="555"/>
        </w:trPr>
        <w:tc>
          <w:tcPr>
            <w:tcW w:w="817" w:type="dxa"/>
            <w:vMerge w:val="restart"/>
            <w:shd w:val="clear" w:color="auto" w:fill="FFFFFF"/>
          </w:tcPr>
          <w:p w14:paraId="06B060F6" w14:textId="77777777" w:rsidR="00660B14" w:rsidRPr="009F76A4" w:rsidRDefault="00100DC1" w:rsidP="009F76A4">
            <w:pPr>
              <w:jc w:val="both"/>
              <w:rPr>
                <w:highlight w:val="yellow"/>
              </w:rPr>
            </w:pPr>
            <w:r w:rsidRPr="009F76A4">
              <w:t>Код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3784636E" w14:textId="77777777" w:rsidR="00660B14" w:rsidRPr="009F76A4" w:rsidRDefault="00660B14" w:rsidP="009F76A4">
            <w:pPr>
              <w:suppressAutoHyphens/>
              <w:jc w:val="both"/>
            </w:pPr>
            <w:r w:rsidRPr="009F76A4">
              <w:t>Содержание образовательных результатов</w:t>
            </w:r>
          </w:p>
        </w:tc>
        <w:tc>
          <w:tcPr>
            <w:tcW w:w="2976" w:type="dxa"/>
            <w:vMerge w:val="restart"/>
            <w:shd w:val="clear" w:color="auto" w:fill="FFFFFF"/>
          </w:tcPr>
          <w:p w14:paraId="6CE7574A" w14:textId="77777777" w:rsidR="00660B14" w:rsidRPr="009F76A4" w:rsidRDefault="00660B14" w:rsidP="009F76A4">
            <w:pPr>
              <w:jc w:val="both"/>
            </w:pPr>
            <w:r w:rsidRPr="009F76A4">
              <w:t>Компетенции ОПОП</w:t>
            </w:r>
          </w:p>
        </w:tc>
        <w:tc>
          <w:tcPr>
            <w:tcW w:w="1560" w:type="dxa"/>
            <w:vMerge w:val="restart"/>
          </w:tcPr>
          <w:p w14:paraId="020C940B" w14:textId="77777777" w:rsidR="00660B14" w:rsidRPr="00986022" w:rsidRDefault="00660B14" w:rsidP="009F76A4">
            <w:pPr>
              <w:jc w:val="both"/>
            </w:pPr>
            <w:r w:rsidRPr="00986022">
              <w:t>Методы обучения</w:t>
            </w:r>
          </w:p>
        </w:tc>
        <w:tc>
          <w:tcPr>
            <w:tcW w:w="2018" w:type="dxa"/>
            <w:vMerge w:val="restart"/>
          </w:tcPr>
          <w:p w14:paraId="37981BAD" w14:textId="77777777" w:rsidR="00660B14" w:rsidRPr="00986022" w:rsidRDefault="00660B14" w:rsidP="009F76A4">
            <w:pPr>
              <w:jc w:val="both"/>
            </w:pPr>
            <w:r w:rsidRPr="00986022">
              <w:t xml:space="preserve">Средства </w:t>
            </w:r>
            <w:proofErr w:type="gramStart"/>
            <w:r w:rsidRPr="00986022">
              <w:t>оценивания  образовательных</w:t>
            </w:r>
            <w:proofErr w:type="gramEnd"/>
            <w:r w:rsidRPr="00986022">
              <w:t xml:space="preserve"> результатов</w:t>
            </w:r>
          </w:p>
        </w:tc>
      </w:tr>
      <w:tr w:rsidR="00660B14" w:rsidRPr="009F76A4" w14:paraId="1DB9C963" w14:textId="77777777" w:rsidTr="00EE4379">
        <w:trPr>
          <w:trHeight w:val="555"/>
        </w:trPr>
        <w:tc>
          <w:tcPr>
            <w:tcW w:w="817" w:type="dxa"/>
            <w:vMerge/>
            <w:shd w:val="clear" w:color="auto" w:fill="FFFFFF"/>
          </w:tcPr>
          <w:p w14:paraId="4DB32F81" w14:textId="77777777" w:rsidR="00660B14" w:rsidRPr="009F76A4" w:rsidRDefault="00660B14" w:rsidP="009F76A4">
            <w:pPr>
              <w:jc w:val="both"/>
              <w:rPr>
                <w:color w:val="FF0000"/>
                <w:highlight w:val="yellow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6E324A64" w14:textId="77777777" w:rsidR="00660B14" w:rsidRPr="009F76A4" w:rsidRDefault="00660B14" w:rsidP="009F76A4">
            <w:pPr>
              <w:suppressAutoHyphens/>
              <w:jc w:val="both"/>
              <w:rPr>
                <w:color w:val="FF0000"/>
              </w:rPr>
            </w:pPr>
          </w:p>
        </w:tc>
        <w:tc>
          <w:tcPr>
            <w:tcW w:w="2976" w:type="dxa"/>
            <w:vMerge/>
            <w:shd w:val="clear" w:color="auto" w:fill="FFFFFF"/>
          </w:tcPr>
          <w:p w14:paraId="1A5CD910" w14:textId="77777777" w:rsidR="00660B14" w:rsidRPr="009F76A4" w:rsidRDefault="00660B14" w:rsidP="009F76A4">
            <w:pPr>
              <w:jc w:val="both"/>
              <w:rPr>
                <w:color w:val="FF0000"/>
              </w:rPr>
            </w:pPr>
          </w:p>
        </w:tc>
        <w:tc>
          <w:tcPr>
            <w:tcW w:w="1560" w:type="dxa"/>
            <w:vMerge/>
          </w:tcPr>
          <w:p w14:paraId="770002AA" w14:textId="77777777" w:rsidR="00660B14" w:rsidRPr="00D42568" w:rsidRDefault="00660B14" w:rsidP="009F76A4">
            <w:pPr>
              <w:jc w:val="both"/>
              <w:rPr>
                <w:color w:val="FF0000"/>
                <w:highlight w:val="yellow"/>
              </w:rPr>
            </w:pPr>
          </w:p>
        </w:tc>
        <w:tc>
          <w:tcPr>
            <w:tcW w:w="2018" w:type="dxa"/>
            <w:vMerge/>
          </w:tcPr>
          <w:p w14:paraId="56733B61" w14:textId="77777777" w:rsidR="00660B14" w:rsidRPr="00D42568" w:rsidRDefault="00660B14" w:rsidP="009F76A4">
            <w:pPr>
              <w:jc w:val="both"/>
              <w:rPr>
                <w:color w:val="FF0000"/>
                <w:highlight w:val="yellow"/>
              </w:rPr>
            </w:pPr>
          </w:p>
        </w:tc>
      </w:tr>
      <w:tr w:rsidR="00D37316" w:rsidRPr="009F76A4" w14:paraId="7B9E17AB" w14:textId="77777777" w:rsidTr="00EE4379">
        <w:tc>
          <w:tcPr>
            <w:tcW w:w="817" w:type="dxa"/>
            <w:shd w:val="clear" w:color="auto" w:fill="auto"/>
          </w:tcPr>
          <w:p w14:paraId="7B6FA9F0" w14:textId="77777777" w:rsidR="00D37316" w:rsidRPr="009F76A4" w:rsidRDefault="00100DC1" w:rsidP="009F76A4">
            <w:pPr>
              <w:jc w:val="both"/>
              <w:rPr>
                <w:highlight w:val="yellow"/>
              </w:rPr>
            </w:pPr>
            <w:r w:rsidRPr="009F76A4">
              <w:t>ОР</w:t>
            </w:r>
            <w:r w:rsidR="002D4750">
              <w:t>.</w:t>
            </w:r>
            <w:r w:rsidR="00D37316" w:rsidRPr="009F76A4">
              <w:t>1</w:t>
            </w:r>
          </w:p>
        </w:tc>
        <w:tc>
          <w:tcPr>
            <w:tcW w:w="1985" w:type="dxa"/>
            <w:shd w:val="clear" w:color="auto" w:fill="auto"/>
          </w:tcPr>
          <w:p w14:paraId="05D74744" w14:textId="77777777" w:rsidR="00D37316" w:rsidRPr="009F76A4" w:rsidRDefault="00D37316" w:rsidP="009F76A4">
            <w:pPr>
              <w:ind w:left="58"/>
              <w:jc w:val="both"/>
            </w:pPr>
            <w:r w:rsidRPr="009F76A4">
              <w:t>Демонстрирует владение навыками настройки ИС для решения прикладных задач</w:t>
            </w:r>
          </w:p>
        </w:tc>
        <w:tc>
          <w:tcPr>
            <w:tcW w:w="2976" w:type="dxa"/>
          </w:tcPr>
          <w:p w14:paraId="2ED59E8C" w14:textId="77777777" w:rsidR="003C3182" w:rsidRPr="009F76A4" w:rsidRDefault="003C3182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ОПК-</w:t>
            </w:r>
            <w:proofErr w:type="gramStart"/>
            <w:r w:rsidRPr="009F76A4">
              <w:t>1</w:t>
            </w:r>
            <w:r w:rsidR="00270D63" w:rsidRPr="009F76A4">
              <w:t xml:space="preserve"> </w:t>
            </w:r>
            <w:r w:rsidR="00270D63" w:rsidRPr="009F76A4">
              <w:rPr>
                <w:color w:val="000000"/>
              </w:rPr>
              <w:t xml:space="preserve"> способностью</w:t>
            </w:r>
            <w:proofErr w:type="gramEnd"/>
            <w:r w:rsidR="00270D63" w:rsidRPr="009F76A4">
              <w:rPr>
                <w:color w:val="000000"/>
              </w:rPr>
              <w:t xml:space="preserve"> использовать нормативно-правовые документы, международные и отечественные стандарты в области информационных систем и технологий</w:t>
            </w:r>
          </w:p>
          <w:p w14:paraId="54302618" w14:textId="77777777" w:rsidR="00270D63" w:rsidRPr="009F76A4" w:rsidRDefault="00270D63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ОПК-</w:t>
            </w:r>
            <w:proofErr w:type="gramStart"/>
            <w:r w:rsidRPr="009F76A4">
              <w:t xml:space="preserve">2 </w:t>
            </w:r>
            <w:r w:rsidRPr="009F76A4">
              <w:rPr>
                <w:color w:val="000000"/>
              </w:rPr>
              <w:t xml:space="preserve"> способностью</w:t>
            </w:r>
            <w:proofErr w:type="gramEnd"/>
            <w:r w:rsidRPr="009F76A4">
              <w:rPr>
                <w:color w:val="000000"/>
              </w:rPr>
              <w:t xml:space="preserve"> анализировать социально-экономические задачи и процессы с применением методов системного анализа и математического моделирования</w:t>
            </w:r>
          </w:p>
          <w:p w14:paraId="56323A43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9  способностью</w:t>
            </w:r>
            <w:proofErr w:type="gramEnd"/>
            <w:r w:rsidRPr="009F76A4">
              <w:t xml:space="preserve"> составлять техническую документацию проектов автоматизации и информатизации прикладных;</w:t>
            </w:r>
          </w:p>
          <w:p w14:paraId="5FF20A7C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10  способностью</w:t>
            </w:r>
            <w:proofErr w:type="gramEnd"/>
            <w:r w:rsidRPr="009F76A4">
              <w:t xml:space="preserve"> принимать участие во внедрении, адаптации и настройке информационных систем;</w:t>
            </w:r>
          </w:p>
          <w:p w14:paraId="63891155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11  способностью</w:t>
            </w:r>
            <w:proofErr w:type="gramEnd"/>
            <w:r w:rsidRPr="009F76A4">
              <w:t xml:space="preserve"> эксплуатировать и сопровождать информационные системы и сервисы;</w:t>
            </w:r>
          </w:p>
          <w:p w14:paraId="1C6AE55D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13  способностью</w:t>
            </w:r>
            <w:proofErr w:type="gramEnd"/>
            <w:r w:rsidRPr="009F76A4">
              <w:t xml:space="preserve"> осуществлять инсталляцию и настройку параметров программного обеспечения информационных;</w:t>
            </w:r>
          </w:p>
          <w:p w14:paraId="4BEDE173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15  способностью</w:t>
            </w:r>
            <w:proofErr w:type="gramEnd"/>
            <w:r w:rsidRPr="009F76A4">
              <w:t xml:space="preserve"> осуществлять тестирование компонентов </w:t>
            </w:r>
            <w:r w:rsidRPr="009F76A4">
              <w:lastRenderedPageBreak/>
              <w:t>информационных систем по заданным сценариям;</w:t>
            </w:r>
          </w:p>
          <w:p w14:paraId="7FEEC93F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18  способностью</w:t>
            </w:r>
            <w:proofErr w:type="gramEnd"/>
            <w:r w:rsidRPr="009F76A4">
              <w:t xml:space="preserve"> принимать участие в организации ИТ-инфраструктуры и управлении информационной</w:t>
            </w:r>
          </w:p>
          <w:p w14:paraId="06AB793D" w14:textId="77777777" w:rsidR="00140A81" w:rsidRPr="009F76A4" w:rsidRDefault="00140A81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22</w:t>
            </w:r>
            <w:r w:rsidR="00BA7C99" w:rsidRPr="009F76A4">
              <w:t xml:space="preserve">  способностью</w:t>
            </w:r>
            <w:proofErr w:type="gramEnd"/>
            <w:r w:rsidR="00BA7C99" w:rsidRPr="009F76A4">
              <w:t xml:space="preserve"> анализировать рынок программно-технических средств, информационных продуктов и услуг для создания и модификации информационных систем</w:t>
            </w:r>
          </w:p>
          <w:p w14:paraId="7B56DCAB" w14:textId="77777777" w:rsidR="00140A81" w:rsidRPr="009F76A4" w:rsidRDefault="00140A81" w:rsidP="009F76A4">
            <w:pPr>
              <w:suppressAutoHyphens/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ПК-</w:t>
            </w:r>
            <w:proofErr w:type="gramStart"/>
            <w:r w:rsidRPr="009F76A4">
              <w:t xml:space="preserve">24 </w:t>
            </w:r>
            <w:r w:rsidR="00BA7C99" w:rsidRPr="009F76A4">
              <w:t xml:space="preserve"> способностью</w:t>
            </w:r>
            <w:proofErr w:type="gramEnd"/>
            <w:r w:rsidR="00BA7C99" w:rsidRPr="009F76A4">
              <w:t xml:space="preserve"> готовить обзоры научной литературы и электронных информационно-образовательных ресурсов для профессиональной деятельности</w:t>
            </w:r>
          </w:p>
        </w:tc>
        <w:tc>
          <w:tcPr>
            <w:tcW w:w="1560" w:type="dxa"/>
          </w:tcPr>
          <w:p w14:paraId="4E5C7F36" w14:textId="77777777" w:rsidR="00D37316" w:rsidRPr="00972AA5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lastRenderedPageBreak/>
              <w:t>Метод проблемного обучения Кейс-технологии Контекстное обучение Работа в группах</w:t>
            </w:r>
          </w:p>
        </w:tc>
        <w:tc>
          <w:tcPr>
            <w:tcW w:w="2018" w:type="dxa"/>
          </w:tcPr>
          <w:p w14:paraId="4D891475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Листы самооценки и </w:t>
            </w:r>
            <w:proofErr w:type="spellStart"/>
            <w:r w:rsidRPr="00130312">
              <w:t>взаимооценки</w:t>
            </w:r>
            <w:proofErr w:type="spellEnd"/>
            <w:r w:rsidRPr="00130312">
              <w:t xml:space="preserve"> SWOT-анализ </w:t>
            </w:r>
          </w:p>
          <w:p w14:paraId="1EE29E2E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Тренажеры </w:t>
            </w:r>
          </w:p>
          <w:p w14:paraId="76DAFDBC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proofErr w:type="spellStart"/>
            <w:r w:rsidRPr="00130312">
              <w:t>Разноуровневые</w:t>
            </w:r>
            <w:proofErr w:type="spellEnd"/>
            <w:r w:rsidRPr="00130312">
              <w:t xml:space="preserve"> задания</w:t>
            </w:r>
          </w:p>
          <w:p w14:paraId="4A4509E3" w14:textId="77777777" w:rsidR="00130312" w:rsidRPr="00130312" w:rsidRDefault="00130312" w:rsidP="00130312">
            <w:pPr>
              <w:autoSpaceDE w:val="0"/>
              <w:autoSpaceDN w:val="0"/>
              <w:adjustRightInd w:val="0"/>
              <w:jc w:val="both"/>
            </w:pPr>
            <w:r w:rsidRPr="00130312">
              <w:t>Критерии оценки выполнения учебного исследовательского задания Тесты в ЭОС.</w:t>
            </w:r>
          </w:p>
          <w:p w14:paraId="55991537" w14:textId="77777777" w:rsidR="00EE4379" w:rsidRPr="000079E3" w:rsidRDefault="00130312" w:rsidP="00EE4379">
            <w:pPr>
              <w:autoSpaceDE w:val="0"/>
              <w:autoSpaceDN w:val="0"/>
              <w:adjustRightInd w:val="0"/>
              <w:jc w:val="both"/>
            </w:pPr>
            <w:r w:rsidRPr="00130312">
              <w:t>Критерии оценки выполнения лабораторных работ</w:t>
            </w:r>
            <w:r w:rsidR="00EE4379">
              <w:t xml:space="preserve">. </w:t>
            </w:r>
            <w:r w:rsidR="00EE4379" w:rsidRPr="000079E3">
              <w:t xml:space="preserve"> Критерии оценки выполнения творческого задания.</w:t>
            </w:r>
          </w:p>
          <w:p w14:paraId="6CCFD152" w14:textId="77777777" w:rsidR="00130312" w:rsidRPr="00130312" w:rsidRDefault="00EE4379" w:rsidP="00EE4379">
            <w:pPr>
              <w:suppressAutoHyphens/>
              <w:autoSpaceDE w:val="0"/>
              <w:autoSpaceDN w:val="0"/>
              <w:adjustRightInd w:val="0"/>
              <w:jc w:val="both"/>
            </w:pPr>
            <w:r w:rsidRPr="000079E3">
              <w:t>Критерии оценки</w:t>
            </w:r>
            <w:r>
              <w:t xml:space="preserve"> дискуссии.</w:t>
            </w:r>
          </w:p>
        </w:tc>
      </w:tr>
      <w:tr w:rsidR="00D37316" w:rsidRPr="009F76A4" w14:paraId="1BA03EE8" w14:textId="77777777" w:rsidTr="00EE4379">
        <w:trPr>
          <w:trHeight w:val="1269"/>
        </w:trPr>
        <w:tc>
          <w:tcPr>
            <w:tcW w:w="817" w:type="dxa"/>
            <w:shd w:val="clear" w:color="auto" w:fill="auto"/>
          </w:tcPr>
          <w:p w14:paraId="7AFEF613" w14:textId="77777777" w:rsidR="00D37316" w:rsidRPr="009F76A4" w:rsidRDefault="00100DC1" w:rsidP="009F76A4">
            <w:pPr>
              <w:jc w:val="both"/>
              <w:rPr>
                <w:highlight w:val="yellow"/>
              </w:rPr>
            </w:pPr>
            <w:r w:rsidRPr="009F76A4">
              <w:t>ОР</w:t>
            </w:r>
            <w:r w:rsidR="002D4750">
              <w:t>.</w:t>
            </w:r>
            <w:r w:rsidR="00D37316" w:rsidRPr="009F76A4">
              <w:t>2</w:t>
            </w:r>
          </w:p>
        </w:tc>
        <w:tc>
          <w:tcPr>
            <w:tcW w:w="1985" w:type="dxa"/>
            <w:shd w:val="clear" w:color="auto" w:fill="auto"/>
          </w:tcPr>
          <w:p w14:paraId="223339F4" w14:textId="77777777" w:rsidR="00D37316" w:rsidRPr="009F76A4" w:rsidRDefault="00D37316" w:rsidP="009F76A4">
            <w:pPr>
              <w:ind w:left="58"/>
              <w:jc w:val="both"/>
            </w:pPr>
            <w:r w:rsidRPr="009F76A4">
              <w:t xml:space="preserve">Демонстрирует владение навыками интеграции ИС с существующими ИС заказчика и ее экспертизы </w:t>
            </w:r>
          </w:p>
        </w:tc>
        <w:tc>
          <w:tcPr>
            <w:tcW w:w="2976" w:type="dxa"/>
          </w:tcPr>
          <w:p w14:paraId="224313A5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9  способностью</w:t>
            </w:r>
            <w:proofErr w:type="gramEnd"/>
            <w:r w:rsidRPr="009F76A4">
              <w:t xml:space="preserve"> составлять техническую документацию проектов автоматизации и информатизации прикладных;</w:t>
            </w:r>
          </w:p>
          <w:p w14:paraId="025557CB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10  способностью</w:t>
            </w:r>
            <w:proofErr w:type="gramEnd"/>
            <w:r w:rsidRPr="009F76A4">
              <w:t xml:space="preserve"> принимать участие во внедрении, адаптации и настройке информационных систем;</w:t>
            </w:r>
          </w:p>
          <w:p w14:paraId="1F15B8BA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11  способностью</w:t>
            </w:r>
            <w:proofErr w:type="gramEnd"/>
            <w:r w:rsidRPr="009F76A4">
              <w:t xml:space="preserve"> эксплуатировать и сопровождать информационные системы и сервисы;</w:t>
            </w:r>
          </w:p>
          <w:p w14:paraId="1F5C70F8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13  способностью</w:t>
            </w:r>
            <w:proofErr w:type="gramEnd"/>
            <w:r w:rsidRPr="009F76A4">
              <w:t xml:space="preserve"> осуществлять инсталляцию и настройку параметров программного обеспечения информационных;</w:t>
            </w:r>
          </w:p>
          <w:p w14:paraId="3866A9D1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15  способностью</w:t>
            </w:r>
            <w:proofErr w:type="gramEnd"/>
            <w:r w:rsidRPr="009F76A4">
              <w:t xml:space="preserve"> осуществлять тестирование компонентов </w:t>
            </w:r>
            <w:r w:rsidRPr="009F76A4">
              <w:lastRenderedPageBreak/>
              <w:t>информационных систем по заданным сценариям;</w:t>
            </w:r>
          </w:p>
          <w:p w14:paraId="558D9AF4" w14:textId="77777777" w:rsidR="00D37316" w:rsidRPr="009F76A4" w:rsidRDefault="00D37316" w:rsidP="009F76A4">
            <w:pPr>
              <w:tabs>
                <w:tab w:val="left" w:pos="160"/>
                <w:tab w:val="left" w:pos="415"/>
              </w:tabs>
              <w:jc w:val="both"/>
              <w:rPr>
                <w:color w:val="FF0000"/>
              </w:rPr>
            </w:pPr>
            <w:r w:rsidRPr="009F76A4">
              <w:t>ПК-</w:t>
            </w:r>
            <w:proofErr w:type="gramStart"/>
            <w:r w:rsidRPr="009F76A4">
              <w:t>18  способностью</w:t>
            </w:r>
            <w:proofErr w:type="gramEnd"/>
            <w:r w:rsidRPr="009F76A4">
              <w:t xml:space="preserve"> принимать участие в организации ИТ-инфраструктуры и управлении информационной</w:t>
            </w:r>
          </w:p>
        </w:tc>
        <w:tc>
          <w:tcPr>
            <w:tcW w:w="1560" w:type="dxa"/>
          </w:tcPr>
          <w:p w14:paraId="347E6F4A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lastRenderedPageBreak/>
              <w:t xml:space="preserve">Метод проблемного обучения Проектный метод </w:t>
            </w:r>
          </w:p>
          <w:p w14:paraId="71802BE4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Кейс-технологии </w:t>
            </w:r>
          </w:p>
          <w:p w14:paraId="5D20CB01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>Метод портфолио</w:t>
            </w:r>
          </w:p>
        </w:tc>
        <w:tc>
          <w:tcPr>
            <w:tcW w:w="2018" w:type="dxa"/>
          </w:tcPr>
          <w:p w14:paraId="4E18C4E5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Оценка продуктов проектной деятельности </w:t>
            </w:r>
            <w:proofErr w:type="spellStart"/>
            <w:r w:rsidRPr="00130312">
              <w:t>Разноуровневые</w:t>
            </w:r>
            <w:proofErr w:type="spellEnd"/>
            <w:r w:rsidRPr="00130312">
              <w:t xml:space="preserve"> задания </w:t>
            </w:r>
          </w:p>
          <w:p w14:paraId="274675BC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SWOT-анализ </w:t>
            </w:r>
          </w:p>
          <w:p w14:paraId="551F8064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Тесты в ЭОС </w:t>
            </w:r>
          </w:p>
          <w:p w14:paraId="348D6707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>Аналитический отчет</w:t>
            </w:r>
          </w:p>
          <w:p w14:paraId="2FB64432" w14:textId="77777777" w:rsidR="00130312" w:rsidRPr="00130312" w:rsidRDefault="00130312" w:rsidP="00130312">
            <w:pPr>
              <w:autoSpaceDE w:val="0"/>
              <w:autoSpaceDN w:val="0"/>
              <w:adjustRightInd w:val="0"/>
              <w:jc w:val="both"/>
            </w:pPr>
            <w:r w:rsidRPr="00130312">
              <w:t xml:space="preserve">Критерии оценки выполнения учебного исследовательского задания </w:t>
            </w:r>
          </w:p>
          <w:p w14:paraId="7E630508" w14:textId="77777777" w:rsidR="00EE4379" w:rsidRPr="000079E3" w:rsidRDefault="00130312" w:rsidP="00EE4379">
            <w:pPr>
              <w:autoSpaceDE w:val="0"/>
              <w:autoSpaceDN w:val="0"/>
              <w:adjustRightInd w:val="0"/>
              <w:jc w:val="both"/>
            </w:pPr>
            <w:r w:rsidRPr="00130312">
              <w:t>Критерии оценки выполнения лабораторных работ</w:t>
            </w:r>
            <w:r w:rsidR="00EE4379">
              <w:t xml:space="preserve">. </w:t>
            </w:r>
            <w:r w:rsidR="00EE4379" w:rsidRPr="000079E3">
              <w:t xml:space="preserve"> Критерии оценки выполнения творческого задания.</w:t>
            </w:r>
          </w:p>
          <w:p w14:paraId="37C50010" w14:textId="77777777" w:rsidR="00130312" w:rsidRPr="00130312" w:rsidRDefault="00EE4379" w:rsidP="00EE4379">
            <w:pPr>
              <w:suppressAutoHyphens/>
              <w:autoSpaceDE w:val="0"/>
              <w:autoSpaceDN w:val="0"/>
              <w:adjustRightInd w:val="0"/>
              <w:jc w:val="both"/>
            </w:pPr>
            <w:r w:rsidRPr="000079E3">
              <w:lastRenderedPageBreak/>
              <w:t>Критерии оценки</w:t>
            </w:r>
            <w:r>
              <w:t xml:space="preserve"> дискуссии.</w:t>
            </w:r>
          </w:p>
        </w:tc>
      </w:tr>
      <w:tr w:rsidR="00D37316" w:rsidRPr="009F76A4" w14:paraId="057011DA" w14:textId="77777777" w:rsidTr="00EE4379">
        <w:trPr>
          <w:trHeight w:val="1550"/>
        </w:trPr>
        <w:tc>
          <w:tcPr>
            <w:tcW w:w="817" w:type="dxa"/>
            <w:shd w:val="clear" w:color="auto" w:fill="auto"/>
          </w:tcPr>
          <w:p w14:paraId="6D99FCA1" w14:textId="77777777" w:rsidR="00D37316" w:rsidRPr="009F76A4" w:rsidRDefault="00100DC1" w:rsidP="009F76A4">
            <w:pPr>
              <w:ind w:left="46"/>
              <w:jc w:val="both"/>
              <w:rPr>
                <w:highlight w:val="yellow"/>
              </w:rPr>
            </w:pPr>
            <w:r w:rsidRPr="009F76A4">
              <w:lastRenderedPageBreak/>
              <w:t>ОР</w:t>
            </w:r>
            <w:r w:rsidR="002D4750">
              <w:t>.</w:t>
            </w:r>
            <w:r w:rsidR="00D37316" w:rsidRPr="009F76A4">
              <w:t>3</w:t>
            </w:r>
          </w:p>
        </w:tc>
        <w:tc>
          <w:tcPr>
            <w:tcW w:w="1985" w:type="dxa"/>
            <w:shd w:val="clear" w:color="auto" w:fill="auto"/>
          </w:tcPr>
          <w:p w14:paraId="477DAF17" w14:textId="77777777" w:rsidR="00D37316" w:rsidRPr="009F76A4" w:rsidRDefault="00D37316" w:rsidP="009F76A4">
            <w:pPr>
              <w:ind w:left="58"/>
              <w:jc w:val="both"/>
            </w:pPr>
            <w:r w:rsidRPr="009F76A4">
              <w:t>Демонстрирует владение навыками управления доступом к данным в ИС</w:t>
            </w:r>
          </w:p>
        </w:tc>
        <w:tc>
          <w:tcPr>
            <w:tcW w:w="2976" w:type="dxa"/>
          </w:tcPr>
          <w:p w14:paraId="3BB2CFE9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9  способностью</w:t>
            </w:r>
            <w:proofErr w:type="gramEnd"/>
            <w:r w:rsidRPr="009F76A4">
              <w:t xml:space="preserve"> составлять техническую документацию проектов автоматизации и информатизации прикладных;</w:t>
            </w:r>
          </w:p>
          <w:p w14:paraId="55DEED38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10  способностью</w:t>
            </w:r>
            <w:proofErr w:type="gramEnd"/>
            <w:r w:rsidRPr="009F76A4">
              <w:t xml:space="preserve"> принимать участие во внедрении, адаптации и настройке информационных систем;</w:t>
            </w:r>
          </w:p>
          <w:p w14:paraId="643F536F" w14:textId="77777777" w:rsidR="00D37316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11  способностью</w:t>
            </w:r>
            <w:proofErr w:type="gramEnd"/>
            <w:r w:rsidRPr="009F76A4">
              <w:t xml:space="preserve"> эксплуатировать и сопровождать информационные системы и сервисы;</w:t>
            </w:r>
          </w:p>
          <w:p w14:paraId="6C70BE36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13  способностью</w:t>
            </w:r>
            <w:proofErr w:type="gramEnd"/>
            <w:r w:rsidRPr="009F76A4">
              <w:t xml:space="preserve"> осуществлять инсталляцию и настройку параметров программного обеспечения информационных;</w:t>
            </w:r>
          </w:p>
          <w:p w14:paraId="3C3E053E" w14:textId="77777777" w:rsidR="00D37316" w:rsidRPr="009F76A4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ПК-</w:t>
            </w:r>
            <w:proofErr w:type="gramStart"/>
            <w:r w:rsidRPr="009F76A4">
              <w:t>15  способностью</w:t>
            </w:r>
            <w:proofErr w:type="gramEnd"/>
            <w:r w:rsidRPr="009F76A4">
              <w:t xml:space="preserve"> осуществлять тестирование компонентов информационных систем по заданным сценариям;</w:t>
            </w:r>
          </w:p>
          <w:p w14:paraId="325BFD75" w14:textId="77777777" w:rsidR="00D37316" w:rsidRPr="009F76A4" w:rsidRDefault="00D37316" w:rsidP="009F76A4">
            <w:pPr>
              <w:pStyle w:val="a3"/>
              <w:suppressAutoHyphens/>
              <w:ind w:left="33"/>
              <w:jc w:val="both"/>
              <w:rPr>
                <w:color w:val="FF0000"/>
                <w:szCs w:val="24"/>
                <w:lang w:val="ru-RU" w:eastAsia="ru-RU"/>
              </w:rPr>
            </w:pPr>
            <w:r w:rsidRPr="009F76A4">
              <w:rPr>
                <w:szCs w:val="24"/>
                <w:lang w:val="ru-RU" w:eastAsia="ru-RU"/>
              </w:rPr>
              <w:t>ПК-</w:t>
            </w:r>
            <w:proofErr w:type="gramStart"/>
            <w:r w:rsidRPr="009F76A4">
              <w:rPr>
                <w:szCs w:val="24"/>
                <w:lang w:val="ru-RU" w:eastAsia="ru-RU"/>
              </w:rPr>
              <w:t>18  способностью</w:t>
            </w:r>
            <w:proofErr w:type="gramEnd"/>
            <w:r w:rsidRPr="009F76A4">
              <w:rPr>
                <w:szCs w:val="24"/>
                <w:lang w:val="ru-RU" w:eastAsia="ru-RU"/>
              </w:rPr>
              <w:t xml:space="preserve"> принимать участие в организации ИТ-инфраструктуры и управлении информационной</w:t>
            </w:r>
          </w:p>
        </w:tc>
        <w:tc>
          <w:tcPr>
            <w:tcW w:w="1560" w:type="dxa"/>
          </w:tcPr>
          <w:p w14:paraId="0E17347E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Проектный метод </w:t>
            </w:r>
          </w:p>
          <w:p w14:paraId="2B458816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Кейс-технологии </w:t>
            </w:r>
          </w:p>
          <w:p w14:paraId="25828451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>Метод портфолио</w:t>
            </w:r>
          </w:p>
        </w:tc>
        <w:tc>
          <w:tcPr>
            <w:tcW w:w="2018" w:type="dxa"/>
          </w:tcPr>
          <w:p w14:paraId="1B1AE67A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Листы самооценки и </w:t>
            </w:r>
            <w:proofErr w:type="spellStart"/>
            <w:r w:rsidRPr="00130312">
              <w:t>взаимооценки</w:t>
            </w:r>
            <w:proofErr w:type="spellEnd"/>
            <w:r w:rsidRPr="00130312">
              <w:t xml:space="preserve"> Кейс-задания </w:t>
            </w:r>
          </w:p>
          <w:p w14:paraId="7208A1FF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Тренажеры </w:t>
            </w:r>
          </w:p>
          <w:p w14:paraId="503B9F02" w14:textId="77777777" w:rsidR="00D37316" w:rsidRPr="00130312" w:rsidRDefault="00D37316" w:rsidP="009F76A4">
            <w:pPr>
              <w:suppressAutoHyphens/>
              <w:autoSpaceDE w:val="0"/>
              <w:autoSpaceDN w:val="0"/>
              <w:adjustRightInd w:val="0"/>
              <w:jc w:val="both"/>
            </w:pPr>
            <w:proofErr w:type="spellStart"/>
            <w:r w:rsidRPr="00130312">
              <w:t>Разноуровневые</w:t>
            </w:r>
            <w:proofErr w:type="spellEnd"/>
            <w:r w:rsidRPr="00130312">
              <w:t xml:space="preserve"> задания</w:t>
            </w:r>
          </w:p>
          <w:p w14:paraId="1A4FF4CF" w14:textId="77777777" w:rsidR="00130312" w:rsidRPr="00130312" w:rsidRDefault="00130312" w:rsidP="00130312">
            <w:pPr>
              <w:autoSpaceDE w:val="0"/>
              <w:autoSpaceDN w:val="0"/>
              <w:adjustRightInd w:val="0"/>
              <w:jc w:val="both"/>
            </w:pPr>
            <w:r w:rsidRPr="00130312">
              <w:t>Критерии оценки выполнения учебного исследовательского задания Тесты в ЭОС.</w:t>
            </w:r>
          </w:p>
          <w:p w14:paraId="086F5DF4" w14:textId="77777777" w:rsidR="000079E3" w:rsidRPr="000079E3" w:rsidRDefault="00130312" w:rsidP="00EE4379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>Критерии оценки выполнения лабораторных работ</w:t>
            </w:r>
            <w:r w:rsidR="00EE4379">
              <w:t xml:space="preserve">. </w:t>
            </w:r>
            <w:r w:rsidR="000079E3" w:rsidRPr="000079E3">
              <w:t>Критерии оценки выполнения творческого задания.</w:t>
            </w:r>
          </w:p>
          <w:p w14:paraId="33740852" w14:textId="77777777" w:rsidR="000079E3" w:rsidRPr="00130312" w:rsidRDefault="000079E3" w:rsidP="000079E3">
            <w:pPr>
              <w:suppressAutoHyphens/>
              <w:autoSpaceDE w:val="0"/>
              <w:autoSpaceDN w:val="0"/>
              <w:adjustRightInd w:val="0"/>
              <w:jc w:val="both"/>
            </w:pPr>
            <w:r w:rsidRPr="000079E3">
              <w:t>Критерии оценки</w:t>
            </w:r>
            <w:r>
              <w:t xml:space="preserve"> дискуссии.</w:t>
            </w:r>
          </w:p>
        </w:tc>
      </w:tr>
    </w:tbl>
    <w:p w14:paraId="3769866D" w14:textId="77777777" w:rsidR="00127069" w:rsidRPr="009F76A4" w:rsidRDefault="00127069" w:rsidP="00D27A63">
      <w:pPr>
        <w:shd w:val="clear" w:color="auto" w:fill="FFFFFF"/>
        <w:tabs>
          <w:tab w:val="left" w:pos="1123"/>
        </w:tabs>
        <w:ind w:firstLine="709"/>
        <w:jc w:val="both"/>
        <w:rPr>
          <w:b/>
          <w:color w:val="FF0000"/>
          <w:spacing w:val="-8"/>
        </w:rPr>
      </w:pPr>
    </w:p>
    <w:p w14:paraId="6656E035" w14:textId="77777777" w:rsidR="008F322A" w:rsidRPr="00AD0433" w:rsidRDefault="00C65E65" w:rsidP="00AD0433">
      <w:pPr>
        <w:pStyle w:val="2"/>
        <w:ind w:firstLine="709"/>
        <w:rPr>
          <w:b/>
          <w:u w:val="none"/>
        </w:rPr>
      </w:pPr>
      <w:bookmarkStart w:id="8" w:name="_Toc508180038"/>
      <w:bookmarkStart w:id="9" w:name="_Toc512281985"/>
      <w:r w:rsidRPr="00934818">
        <w:rPr>
          <w:b/>
          <w:spacing w:val="-8"/>
          <w:u w:val="none"/>
        </w:rPr>
        <w:t xml:space="preserve">2.3. </w:t>
      </w:r>
      <w:r w:rsidRPr="00934818">
        <w:rPr>
          <w:b/>
          <w:u w:val="none"/>
        </w:rPr>
        <w:t>Руководитель и преподаватели модуля</w:t>
      </w:r>
      <w:bookmarkEnd w:id="8"/>
      <w:bookmarkEnd w:id="9"/>
    </w:p>
    <w:p w14:paraId="2DE43E93" w14:textId="77777777" w:rsidR="00964D4C" w:rsidRPr="00AD005C" w:rsidRDefault="00964D4C" w:rsidP="00D27A63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  <w:r w:rsidRPr="00AD005C">
        <w:rPr>
          <w:rFonts w:ascii="Times New Roman" w:hAnsi="Times New Roman"/>
          <w:sz w:val="24"/>
          <w:szCs w:val="24"/>
        </w:rPr>
        <w:t>Руководитель:</w:t>
      </w:r>
      <w:r w:rsidR="008F322A" w:rsidRPr="00AD005C">
        <w:rPr>
          <w:rFonts w:ascii="Times New Roman" w:hAnsi="Times New Roman"/>
          <w:sz w:val="24"/>
          <w:szCs w:val="24"/>
        </w:rPr>
        <w:t xml:space="preserve"> Болдин С.В.., </w:t>
      </w:r>
      <w:proofErr w:type="spellStart"/>
      <w:r w:rsidR="008F322A" w:rsidRPr="00AD005C">
        <w:rPr>
          <w:rFonts w:ascii="Times New Roman" w:hAnsi="Times New Roman"/>
          <w:sz w:val="24"/>
          <w:szCs w:val="24"/>
        </w:rPr>
        <w:t>к.техн.</w:t>
      </w:r>
      <w:r w:rsidRPr="00AD005C">
        <w:rPr>
          <w:rFonts w:ascii="Times New Roman" w:hAnsi="Times New Roman"/>
          <w:sz w:val="24"/>
          <w:szCs w:val="24"/>
        </w:rPr>
        <w:t>н</w:t>
      </w:r>
      <w:proofErr w:type="spellEnd"/>
      <w:r w:rsidRPr="00AD005C">
        <w:rPr>
          <w:rFonts w:ascii="Times New Roman" w:hAnsi="Times New Roman"/>
          <w:sz w:val="24"/>
          <w:szCs w:val="24"/>
        </w:rPr>
        <w:t>., доцент, доцент кафедры прикладной информатики и информационных технологий в образовании</w:t>
      </w:r>
    </w:p>
    <w:p w14:paraId="284167C5" w14:textId="77777777" w:rsidR="00D37316" w:rsidRPr="00AD005C" w:rsidRDefault="00D37316" w:rsidP="00D27A63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  <w:r w:rsidRPr="00AD005C">
        <w:rPr>
          <w:rFonts w:ascii="Times New Roman" w:hAnsi="Times New Roman"/>
          <w:sz w:val="24"/>
          <w:szCs w:val="24"/>
        </w:rPr>
        <w:t xml:space="preserve">Преподаватели: </w:t>
      </w:r>
      <w:proofErr w:type="spellStart"/>
      <w:r w:rsidRPr="00AD005C">
        <w:rPr>
          <w:rFonts w:ascii="Times New Roman" w:hAnsi="Times New Roman"/>
          <w:sz w:val="24"/>
          <w:szCs w:val="24"/>
        </w:rPr>
        <w:t>Самерханова</w:t>
      </w:r>
      <w:proofErr w:type="spellEnd"/>
      <w:r w:rsidRPr="00AD005C">
        <w:rPr>
          <w:rFonts w:ascii="Times New Roman" w:hAnsi="Times New Roman"/>
          <w:sz w:val="24"/>
          <w:szCs w:val="24"/>
        </w:rPr>
        <w:t xml:space="preserve"> Э.К., </w:t>
      </w:r>
      <w:proofErr w:type="spellStart"/>
      <w:r w:rsidRPr="00AD005C">
        <w:rPr>
          <w:rFonts w:ascii="Times New Roman" w:hAnsi="Times New Roman"/>
          <w:sz w:val="24"/>
          <w:szCs w:val="24"/>
        </w:rPr>
        <w:t>д.п.н</w:t>
      </w:r>
      <w:proofErr w:type="spellEnd"/>
      <w:r w:rsidRPr="00AD005C">
        <w:rPr>
          <w:rFonts w:ascii="Times New Roman" w:hAnsi="Times New Roman"/>
          <w:sz w:val="24"/>
          <w:szCs w:val="24"/>
        </w:rPr>
        <w:t>., профессор, зав. кафедры прикладной информатики и информационных технологий в образовании</w:t>
      </w:r>
    </w:p>
    <w:p w14:paraId="7036A64A" w14:textId="77777777" w:rsidR="000D7BEB" w:rsidRPr="00AD005C" w:rsidRDefault="000D7BEB" w:rsidP="00D27A63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  <w:r w:rsidRPr="00AD005C">
        <w:rPr>
          <w:rFonts w:ascii="Times New Roman" w:hAnsi="Times New Roman"/>
          <w:sz w:val="24"/>
          <w:szCs w:val="24"/>
        </w:rPr>
        <w:t xml:space="preserve">Преподаватели: Ершов В.Н., </w:t>
      </w:r>
      <w:proofErr w:type="spellStart"/>
      <w:r w:rsidRPr="00AD005C">
        <w:rPr>
          <w:rFonts w:ascii="Times New Roman" w:hAnsi="Times New Roman"/>
          <w:sz w:val="24"/>
          <w:szCs w:val="24"/>
        </w:rPr>
        <w:t>к.техн.н</w:t>
      </w:r>
      <w:proofErr w:type="spellEnd"/>
      <w:r w:rsidRPr="00AD005C">
        <w:rPr>
          <w:rFonts w:ascii="Times New Roman" w:hAnsi="Times New Roman"/>
          <w:sz w:val="24"/>
          <w:szCs w:val="24"/>
        </w:rPr>
        <w:t>., доцент, доцент кафедры прикладной информатики и информационных технологий в образовании.</w:t>
      </w:r>
    </w:p>
    <w:p w14:paraId="7B9647C9" w14:textId="77777777" w:rsidR="00D37316" w:rsidRPr="00AD005C" w:rsidRDefault="00D37316" w:rsidP="00D27A63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  <w:r w:rsidRPr="00AD005C">
        <w:rPr>
          <w:rFonts w:ascii="Times New Roman" w:hAnsi="Times New Roman"/>
          <w:sz w:val="24"/>
          <w:szCs w:val="24"/>
        </w:rPr>
        <w:t xml:space="preserve">Преподаватели: </w:t>
      </w:r>
      <w:proofErr w:type="spellStart"/>
      <w:r w:rsidRPr="00AD005C">
        <w:rPr>
          <w:rFonts w:ascii="Times New Roman" w:hAnsi="Times New Roman"/>
          <w:sz w:val="24"/>
          <w:szCs w:val="24"/>
        </w:rPr>
        <w:t>Поначугин</w:t>
      </w:r>
      <w:proofErr w:type="spellEnd"/>
      <w:r w:rsidRPr="00AD005C">
        <w:rPr>
          <w:rFonts w:ascii="Times New Roman" w:hAnsi="Times New Roman"/>
          <w:sz w:val="24"/>
          <w:szCs w:val="24"/>
        </w:rPr>
        <w:t xml:space="preserve"> А.В., к.э.н., доцент, доцент кафедры прикладной информатики и информационных технологий в образовании</w:t>
      </w:r>
    </w:p>
    <w:p w14:paraId="4F4CE13B" w14:textId="77777777" w:rsidR="00656265" w:rsidRPr="00AD005C" w:rsidRDefault="00656265" w:rsidP="00D27A63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  <w:r w:rsidRPr="00AD005C">
        <w:rPr>
          <w:rFonts w:ascii="Times New Roman" w:hAnsi="Times New Roman"/>
          <w:sz w:val="24"/>
          <w:szCs w:val="24"/>
        </w:rPr>
        <w:lastRenderedPageBreak/>
        <w:t>Преподаватели:</w:t>
      </w:r>
      <w:r w:rsidR="00D37316" w:rsidRPr="00AD005C">
        <w:rPr>
          <w:rFonts w:ascii="Times New Roman" w:hAnsi="Times New Roman"/>
          <w:sz w:val="24"/>
          <w:szCs w:val="24"/>
        </w:rPr>
        <w:t xml:space="preserve"> Лапин Н.И.</w:t>
      </w:r>
      <w:proofErr w:type="gramStart"/>
      <w:r w:rsidR="00D37316" w:rsidRPr="00AD005C">
        <w:rPr>
          <w:rFonts w:ascii="Times New Roman" w:hAnsi="Times New Roman"/>
          <w:sz w:val="24"/>
          <w:szCs w:val="24"/>
        </w:rPr>
        <w:t xml:space="preserve">, </w:t>
      </w:r>
      <w:r w:rsidRPr="00AD005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E40C7" w:rsidRPr="00AD005C">
        <w:rPr>
          <w:rFonts w:ascii="Times New Roman" w:hAnsi="Times New Roman"/>
          <w:sz w:val="24"/>
          <w:szCs w:val="24"/>
        </w:rPr>
        <w:t>к.п.н</w:t>
      </w:r>
      <w:proofErr w:type="spellEnd"/>
      <w:r w:rsidR="006E40C7" w:rsidRPr="00AD005C">
        <w:rPr>
          <w:rFonts w:ascii="Times New Roman" w:hAnsi="Times New Roman"/>
          <w:sz w:val="24"/>
          <w:szCs w:val="24"/>
        </w:rPr>
        <w:t>.</w:t>
      </w:r>
      <w:proofErr w:type="gramEnd"/>
      <w:r w:rsidR="006E40C7" w:rsidRPr="00AD005C">
        <w:rPr>
          <w:rFonts w:ascii="Times New Roman" w:hAnsi="Times New Roman"/>
          <w:sz w:val="24"/>
          <w:szCs w:val="24"/>
        </w:rPr>
        <w:t xml:space="preserve">, </w:t>
      </w:r>
      <w:r w:rsidRPr="00AD005C">
        <w:rPr>
          <w:rFonts w:ascii="Times New Roman" w:hAnsi="Times New Roman"/>
          <w:sz w:val="24"/>
          <w:szCs w:val="24"/>
        </w:rPr>
        <w:t>доцент кафедры прикладной информатики и информационных технологий в образовании</w:t>
      </w:r>
    </w:p>
    <w:p w14:paraId="53696DF9" w14:textId="77777777" w:rsidR="00656265" w:rsidRPr="009F76A4" w:rsidRDefault="006E40C7" w:rsidP="00D27A63">
      <w:pPr>
        <w:pStyle w:val="ae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AD005C">
        <w:rPr>
          <w:rFonts w:ascii="Times New Roman" w:hAnsi="Times New Roman"/>
          <w:sz w:val="24"/>
          <w:szCs w:val="24"/>
        </w:rPr>
        <w:t>Преподаватели</w:t>
      </w:r>
      <w:r w:rsidRPr="009F76A4">
        <w:rPr>
          <w:rFonts w:ascii="Times New Roman" w:hAnsi="Times New Roman"/>
          <w:i/>
          <w:sz w:val="24"/>
          <w:szCs w:val="24"/>
        </w:rPr>
        <w:t>:</w:t>
      </w:r>
      <w:r w:rsidRPr="009F76A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F76A4">
        <w:rPr>
          <w:rFonts w:ascii="Times New Roman" w:hAnsi="Times New Roman"/>
          <w:sz w:val="24"/>
          <w:szCs w:val="24"/>
        </w:rPr>
        <w:t>Круподерова</w:t>
      </w:r>
      <w:proofErr w:type="spellEnd"/>
      <w:r w:rsidRPr="009F76A4">
        <w:rPr>
          <w:rFonts w:ascii="Times New Roman" w:hAnsi="Times New Roman"/>
          <w:sz w:val="24"/>
          <w:szCs w:val="24"/>
        </w:rPr>
        <w:t xml:space="preserve"> К.Р., старший преподаватель кафедры прикладной информатики и информационных технологий в образовании. </w:t>
      </w:r>
    </w:p>
    <w:p w14:paraId="0EACC59F" w14:textId="77777777" w:rsidR="00140A81" w:rsidRPr="009F76A4" w:rsidRDefault="00140A81" w:rsidP="00D27A63">
      <w:pPr>
        <w:pStyle w:val="2"/>
        <w:ind w:firstLine="709"/>
        <w:rPr>
          <w:b/>
          <w:u w:val="none"/>
        </w:rPr>
      </w:pPr>
      <w:bookmarkStart w:id="10" w:name="_Toc508180039"/>
      <w:bookmarkStart w:id="11" w:name="_Toc512281986"/>
    </w:p>
    <w:p w14:paraId="15262846" w14:textId="77777777" w:rsidR="00737C92" w:rsidRPr="00D27A63" w:rsidRDefault="00C65E65" w:rsidP="00D27A63">
      <w:pPr>
        <w:pStyle w:val="2"/>
        <w:ind w:firstLine="709"/>
        <w:rPr>
          <w:b/>
          <w:u w:val="none"/>
        </w:rPr>
      </w:pPr>
      <w:r w:rsidRPr="009F76A4">
        <w:rPr>
          <w:b/>
          <w:u w:val="none"/>
        </w:rPr>
        <w:t>2.4. Статус образовательного модуля</w:t>
      </w:r>
      <w:bookmarkEnd w:id="10"/>
      <w:bookmarkEnd w:id="11"/>
    </w:p>
    <w:p w14:paraId="73E3D227" w14:textId="77777777" w:rsidR="00964D4C" w:rsidRPr="009F76A4" w:rsidRDefault="00964D4C" w:rsidP="00D27A63">
      <w:pPr>
        <w:ind w:firstLine="709"/>
        <w:jc w:val="both"/>
      </w:pPr>
      <w:r w:rsidRPr="009F76A4">
        <w:t>Модуль явл</w:t>
      </w:r>
      <w:r w:rsidR="00DA6DC3" w:rsidRPr="009F76A4">
        <w:t>яется предшествующим для модуля</w:t>
      </w:r>
      <w:r w:rsidRPr="009F76A4">
        <w:t xml:space="preserve"> профессиональной подготовки</w:t>
      </w:r>
      <w:r w:rsidR="00DA6DC3" w:rsidRPr="009F76A4">
        <w:t xml:space="preserve"> </w:t>
      </w:r>
      <w:r w:rsidR="006E4A3E" w:rsidRPr="009F76A4">
        <w:t>К.М.14</w:t>
      </w:r>
      <w:r w:rsidR="00B47D75" w:rsidRPr="009F76A4">
        <w:t xml:space="preserve"> </w:t>
      </w:r>
      <w:r w:rsidR="00E42611" w:rsidRPr="009F76A4">
        <w:t>«</w:t>
      </w:r>
      <w:r w:rsidR="006E4A3E" w:rsidRPr="009F76A4">
        <w:t>Проектное управление</w:t>
      </w:r>
      <w:r w:rsidR="00E42611" w:rsidRPr="009F76A4">
        <w:t>» направления подготовки</w:t>
      </w:r>
      <w:r w:rsidR="00D60652" w:rsidRPr="009F76A4">
        <w:t xml:space="preserve"> 09.03.03 Прикладная информатика)</w:t>
      </w:r>
      <w:r w:rsidRPr="009F76A4">
        <w:t>.</w:t>
      </w:r>
    </w:p>
    <w:p w14:paraId="06022260" w14:textId="77777777" w:rsidR="00964D4C" w:rsidRPr="009F76A4" w:rsidRDefault="00964D4C" w:rsidP="00D27A63">
      <w:pPr>
        <w:shd w:val="clear" w:color="auto" w:fill="FFFFFF"/>
        <w:tabs>
          <w:tab w:val="left" w:pos="1123"/>
        </w:tabs>
        <w:ind w:firstLine="709"/>
        <w:jc w:val="both"/>
      </w:pPr>
      <w:r w:rsidRPr="009F76A4">
        <w:t>Для изучения модуля необходимы знания по дисциплин</w:t>
      </w:r>
      <w:r w:rsidR="00D60652" w:rsidRPr="009F76A4">
        <w:t xml:space="preserve">ам </w:t>
      </w:r>
      <w:r w:rsidR="00524CC4" w:rsidRPr="009F76A4">
        <w:t>модуля К.М.09 «</w:t>
      </w:r>
      <w:proofErr w:type="gramStart"/>
      <w:r w:rsidR="00524CC4" w:rsidRPr="009F76A4">
        <w:t>Методология  теории</w:t>
      </w:r>
      <w:proofErr w:type="gramEnd"/>
      <w:r w:rsidR="00524CC4" w:rsidRPr="009F76A4">
        <w:t xml:space="preserve"> систем»,  </w:t>
      </w:r>
      <w:r w:rsidR="00D60652" w:rsidRPr="009F76A4">
        <w:t xml:space="preserve">модуля </w:t>
      </w:r>
      <w:r w:rsidRPr="009F76A4">
        <w:t xml:space="preserve"> </w:t>
      </w:r>
      <w:r w:rsidR="00876DC5" w:rsidRPr="009F76A4">
        <w:t xml:space="preserve">К.М.11 </w:t>
      </w:r>
      <w:r w:rsidRPr="009F76A4">
        <w:t>«</w:t>
      </w:r>
      <w:r w:rsidR="00876DC5" w:rsidRPr="009F76A4">
        <w:t>Информационные системы</w:t>
      </w:r>
      <w:r w:rsidR="00524CC4" w:rsidRPr="009F76A4">
        <w:t>» и модуля К.М.12 «Методы и средства проектирования информационных систем».</w:t>
      </w:r>
    </w:p>
    <w:p w14:paraId="1AED6843" w14:textId="77777777" w:rsidR="00140A81" w:rsidRPr="009F76A4" w:rsidRDefault="00140A81" w:rsidP="00D27A63">
      <w:pPr>
        <w:jc w:val="both"/>
      </w:pPr>
      <w:bookmarkStart w:id="12" w:name="_Toc508180040"/>
      <w:bookmarkStart w:id="13" w:name="_Toc512281987"/>
    </w:p>
    <w:p w14:paraId="20C58C56" w14:textId="77777777" w:rsidR="00105CA6" w:rsidRPr="00D27A63" w:rsidRDefault="00AE31D6" w:rsidP="00D27A63">
      <w:pPr>
        <w:ind w:firstLine="709"/>
        <w:jc w:val="both"/>
        <w:rPr>
          <w:b/>
        </w:rPr>
      </w:pPr>
      <w:r w:rsidRPr="009F76A4">
        <w:rPr>
          <w:b/>
        </w:rPr>
        <w:t>2.5. Трудоемкость модуля</w:t>
      </w:r>
      <w:bookmarkEnd w:id="12"/>
      <w:bookmarkEnd w:id="13"/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9F76A4" w14:paraId="00C66254" w14:textId="77777777" w:rsidTr="00D6065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A58958" w14:textId="77777777" w:rsidR="006B2886" w:rsidRPr="009F76A4" w:rsidRDefault="006B2886" w:rsidP="009F76A4">
            <w:pPr>
              <w:shd w:val="clear" w:color="auto" w:fill="FFFFFF"/>
              <w:jc w:val="both"/>
              <w:rPr>
                <w:b/>
              </w:rPr>
            </w:pPr>
            <w:r w:rsidRPr="009F76A4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92E775" w14:textId="77777777" w:rsidR="006B2886" w:rsidRPr="009F76A4" w:rsidRDefault="006B2886" w:rsidP="00E12802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9F76A4">
              <w:rPr>
                <w:b/>
              </w:rPr>
              <w:t>Час./</w:t>
            </w:r>
            <w:proofErr w:type="spellStart"/>
            <w:proofErr w:type="gramEnd"/>
            <w:r w:rsidR="00010379" w:rsidRPr="009F76A4">
              <w:rPr>
                <w:b/>
              </w:rPr>
              <w:t>з.е</w:t>
            </w:r>
            <w:proofErr w:type="spellEnd"/>
            <w:r w:rsidR="00010379" w:rsidRPr="009F76A4">
              <w:rPr>
                <w:b/>
              </w:rPr>
              <w:t>.</w:t>
            </w:r>
          </w:p>
        </w:tc>
      </w:tr>
      <w:tr w:rsidR="00821A24" w:rsidRPr="009F76A4" w14:paraId="4179428F" w14:textId="77777777" w:rsidTr="00D6065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B6D66E" w14:textId="77777777" w:rsidR="00821A24" w:rsidRPr="009F76A4" w:rsidRDefault="006B2886" w:rsidP="009F76A4">
            <w:pPr>
              <w:shd w:val="clear" w:color="auto" w:fill="FFFFFF"/>
              <w:jc w:val="both"/>
            </w:pPr>
            <w:r w:rsidRPr="009F76A4">
              <w:t>В</w:t>
            </w:r>
            <w:r w:rsidR="00821A24" w:rsidRPr="009F76A4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4D105A" w14:textId="77777777" w:rsidR="00821A24" w:rsidRPr="009F76A4" w:rsidRDefault="00321722" w:rsidP="00E12802">
            <w:pPr>
              <w:shd w:val="clear" w:color="auto" w:fill="FFFFFF"/>
              <w:jc w:val="center"/>
            </w:pPr>
            <w:r w:rsidRPr="009F76A4">
              <w:t>396</w:t>
            </w:r>
            <w:r w:rsidR="00D60652" w:rsidRPr="009F76A4">
              <w:t>/</w:t>
            </w:r>
            <w:r w:rsidRPr="009F76A4">
              <w:t>11</w:t>
            </w:r>
          </w:p>
        </w:tc>
      </w:tr>
      <w:tr w:rsidR="00821A24" w:rsidRPr="009F76A4" w14:paraId="440E301C" w14:textId="77777777" w:rsidTr="00D60652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FB3712" w14:textId="77777777" w:rsidR="00821A24" w:rsidRPr="009F76A4" w:rsidRDefault="00821A24" w:rsidP="009F76A4">
            <w:pPr>
              <w:shd w:val="clear" w:color="auto" w:fill="FFFFFF"/>
              <w:jc w:val="both"/>
            </w:pPr>
            <w:r w:rsidRPr="009F76A4">
              <w:t xml:space="preserve">в </w:t>
            </w:r>
            <w:proofErr w:type="spellStart"/>
            <w:r w:rsidRPr="009F76A4">
              <w:t>т.ч</w:t>
            </w:r>
            <w:proofErr w:type="spellEnd"/>
            <w:r w:rsidRPr="009F76A4">
              <w:t xml:space="preserve">. </w:t>
            </w:r>
            <w:r w:rsidR="00D252B9" w:rsidRPr="009F76A4"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7CA68D" w14:textId="77777777" w:rsidR="00821A24" w:rsidRPr="00181792" w:rsidRDefault="00321722" w:rsidP="00E12802">
            <w:pPr>
              <w:shd w:val="clear" w:color="auto" w:fill="FFFFFF"/>
              <w:jc w:val="center"/>
              <w:rPr>
                <w:lang w:val="en-US"/>
              </w:rPr>
            </w:pPr>
            <w:r w:rsidRPr="009F76A4">
              <w:t>266</w:t>
            </w:r>
            <w:r w:rsidR="002A16DE" w:rsidRPr="009F76A4">
              <w:t>/</w:t>
            </w:r>
            <w:r w:rsidR="00323078" w:rsidRPr="009F76A4">
              <w:rPr>
                <w:lang w:val="en-US"/>
              </w:rPr>
              <w:t>7</w:t>
            </w:r>
            <w:r w:rsidR="00570661" w:rsidRPr="009F76A4">
              <w:t>,</w:t>
            </w:r>
            <w:r w:rsidR="00181792">
              <w:rPr>
                <w:lang w:val="en-US"/>
              </w:rPr>
              <w:t>4</w:t>
            </w:r>
          </w:p>
        </w:tc>
      </w:tr>
      <w:tr w:rsidR="00D252B9" w:rsidRPr="009F76A4" w14:paraId="0174D565" w14:textId="77777777" w:rsidTr="00D6065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58878C" w14:textId="77777777" w:rsidR="00D252B9" w:rsidRPr="009F76A4" w:rsidRDefault="00D252B9" w:rsidP="009F76A4">
            <w:pPr>
              <w:shd w:val="clear" w:color="auto" w:fill="FFFFFF"/>
              <w:jc w:val="both"/>
            </w:pPr>
            <w:r w:rsidRPr="009F76A4">
              <w:t xml:space="preserve">в </w:t>
            </w:r>
            <w:proofErr w:type="spellStart"/>
            <w:r w:rsidRPr="009F76A4">
              <w:t>т.ч</w:t>
            </w:r>
            <w:proofErr w:type="spellEnd"/>
            <w:r w:rsidRPr="009F76A4"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54FCD9" w14:textId="77777777" w:rsidR="00D252B9" w:rsidRPr="004B14EE" w:rsidRDefault="00321722" w:rsidP="00E12802">
            <w:pPr>
              <w:shd w:val="clear" w:color="auto" w:fill="FFFFFF"/>
              <w:jc w:val="center"/>
              <w:rPr>
                <w:lang w:val="en-US"/>
              </w:rPr>
            </w:pPr>
            <w:r w:rsidRPr="009F76A4">
              <w:t>130</w:t>
            </w:r>
            <w:r w:rsidR="002A16DE" w:rsidRPr="009F76A4">
              <w:t>/</w:t>
            </w:r>
            <w:r w:rsidR="00570661" w:rsidRPr="009F76A4">
              <w:t>3</w:t>
            </w:r>
            <w:r w:rsidR="00D10546" w:rsidRPr="009F76A4">
              <w:t>,</w:t>
            </w:r>
            <w:r w:rsidR="004B14EE">
              <w:rPr>
                <w:lang w:val="en-US"/>
              </w:rPr>
              <w:t>6</w:t>
            </w:r>
          </w:p>
        </w:tc>
      </w:tr>
    </w:tbl>
    <w:p w14:paraId="7A2B3EE2" w14:textId="77777777" w:rsidR="00157F64" w:rsidRPr="009F76A4" w:rsidRDefault="00157F64" w:rsidP="009F76A4">
      <w:pPr>
        <w:shd w:val="clear" w:color="auto" w:fill="FFFFFF"/>
        <w:tabs>
          <w:tab w:val="left" w:pos="814"/>
        </w:tabs>
        <w:jc w:val="both"/>
        <w:rPr>
          <w:color w:val="FF0000"/>
        </w:rPr>
      </w:pPr>
    </w:p>
    <w:p w14:paraId="681850F9" w14:textId="77777777" w:rsidR="00157F64" w:rsidRPr="009F76A4" w:rsidRDefault="00157F64" w:rsidP="009F76A4">
      <w:pPr>
        <w:shd w:val="clear" w:color="auto" w:fill="FFFFFF"/>
        <w:tabs>
          <w:tab w:val="left" w:pos="814"/>
        </w:tabs>
        <w:jc w:val="both"/>
        <w:rPr>
          <w:color w:val="FF0000"/>
        </w:rPr>
        <w:sectPr w:rsidR="00157F64" w:rsidRPr="009F76A4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07E742FE" w14:textId="77777777" w:rsidR="00326402" w:rsidRPr="000203BB" w:rsidRDefault="00140A81" w:rsidP="009F76A4">
      <w:pPr>
        <w:pStyle w:val="1"/>
        <w:jc w:val="center"/>
        <w:rPr>
          <w:b/>
          <w:caps/>
          <w:sz w:val="24"/>
        </w:rPr>
      </w:pPr>
      <w:bookmarkStart w:id="14" w:name="_Toc508180041"/>
      <w:bookmarkStart w:id="15" w:name="_Toc512281988"/>
      <w:r w:rsidRPr="009F76A4">
        <w:rPr>
          <w:sz w:val="24"/>
        </w:rPr>
        <w:lastRenderedPageBreak/>
        <w:t xml:space="preserve">3. </w:t>
      </w:r>
      <w:r w:rsidRPr="000203BB">
        <w:rPr>
          <w:b/>
          <w:sz w:val="24"/>
        </w:rPr>
        <w:t>СТРУКТУРА МОДУЛЯ</w:t>
      </w:r>
      <w:bookmarkEnd w:id="14"/>
      <w:bookmarkEnd w:id="15"/>
    </w:p>
    <w:p w14:paraId="4E01B847" w14:textId="77777777" w:rsidR="00326402" w:rsidRPr="000203BB" w:rsidRDefault="00326402" w:rsidP="009F76A4">
      <w:pPr>
        <w:jc w:val="center"/>
        <w:rPr>
          <w:b/>
          <w:caps/>
        </w:rPr>
      </w:pPr>
      <w:r w:rsidRPr="000203BB">
        <w:rPr>
          <w:b/>
          <w:caps/>
        </w:rPr>
        <w:t>«</w:t>
      </w:r>
      <w:r w:rsidR="00DA6DC3" w:rsidRPr="000203BB">
        <w:rPr>
          <w:b/>
        </w:rPr>
        <w:t xml:space="preserve">Модификация и </w:t>
      </w:r>
      <w:r w:rsidR="009F6710" w:rsidRPr="000203BB">
        <w:rPr>
          <w:b/>
        </w:rPr>
        <w:t>сопровождение информационных</w:t>
      </w:r>
      <w:r w:rsidR="00DA6DC3" w:rsidRPr="000203BB">
        <w:rPr>
          <w:b/>
        </w:rPr>
        <w:t xml:space="preserve"> систем</w:t>
      </w:r>
      <w:r w:rsidRPr="000203BB">
        <w:rPr>
          <w:b/>
          <w:caps/>
        </w:rPr>
        <w:t>»</w:t>
      </w:r>
    </w:p>
    <w:p w14:paraId="330769DD" w14:textId="77777777" w:rsidR="00140A81" w:rsidRPr="009F76A4" w:rsidRDefault="00140A81" w:rsidP="009F76A4">
      <w:pPr>
        <w:jc w:val="center"/>
        <w:rPr>
          <w:caps/>
        </w:rPr>
      </w:pPr>
    </w:p>
    <w:tbl>
      <w:tblPr>
        <w:tblW w:w="5108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6"/>
        <w:gridCol w:w="3623"/>
        <w:gridCol w:w="978"/>
        <w:gridCol w:w="1257"/>
        <w:gridCol w:w="1257"/>
        <w:gridCol w:w="1119"/>
        <w:gridCol w:w="1118"/>
        <w:gridCol w:w="1118"/>
        <w:gridCol w:w="1256"/>
        <w:gridCol w:w="1611"/>
      </w:tblGrid>
      <w:tr w:rsidR="00D957CA" w:rsidRPr="009F76A4" w14:paraId="4B34ACB9" w14:textId="77777777" w:rsidTr="0085049D">
        <w:trPr>
          <w:trHeight w:val="302"/>
        </w:trPr>
        <w:tc>
          <w:tcPr>
            <w:tcW w:w="1560" w:type="dxa"/>
            <w:vMerge w:val="restart"/>
            <w:shd w:val="clear" w:color="auto" w:fill="auto"/>
          </w:tcPr>
          <w:p w14:paraId="3E75169B" w14:textId="77777777" w:rsidR="00031811" w:rsidRPr="009F76A4" w:rsidRDefault="00031811" w:rsidP="009F76A4">
            <w:pPr>
              <w:tabs>
                <w:tab w:val="left" w:pos="814"/>
              </w:tabs>
              <w:jc w:val="both"/>
            </w:pPr>
            <w:r w:rsidRPr="009F76A4"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14:paraId="2CF1118D" w14:textId="77777777" w:rsidR="00031811" w:rsidRPr="009F76A4" w:rsidRDefault="00031811" w:rsidP="009F76A4">
            <w:pPr>
              <w:tabs>
                <w:tab w:val="left" w:pos="814"/>
              </w:tabs>
              <w:jc w:val="both"/>
            </w:pPr>
            <w:r w:rsidRPr="009F76A4">
              <w:t>Дисциплина</w:t>
            </w:r>
          </w:p>
        </w:tc>
        <w:tc>
          <w:tcPr>
            <w:tcW w:w="5813" w:type="dxa"/>
            <w:gridSpan w:val="5"/>
            <w:shd w:val="clear" w:color="auto" w:fill="auto"/>
          </w:tcPr>
          <w:p w14:paraId="373B0E83" w14:textId="77777777" w:rsidR="00031811" w:rsidRPr="009F76A4" w:rsidRDefault="00031811" w:rsidP="009F76A4">
            <w:pPr>
              <w:tabs>
                <w:tab w:val="left" w:pos="814"/>
              </w:tabs>
              <w:jc w:val="both"/>
            </w:pPr>
            <w:r w:rsidRPr="009F76A4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FA88B95" w14:textId="77777777" w:rsidR="00031811" w:rsidRPr="009F76A4" w:rsidRDefault="00031811" w:rsidP="009F76A4">
            <w:pPr>
              <w:tabs>
                <w:tab w:val="left" w:pos="814"/>
              </w:tabs>
              <w:jc w:val="both"/>
            </w:pPr>
            <w:proofErr w:type="gramStart"/>
            <w:r w:rsidRPr="009F76A4">
              <w:t>Трудоемкость  (</w:t>
            </w:r>
            <w:proofErr w:type="spellStart"/>
            <w:proofErr w:type="gramEnd"/>
            <w:r w:rsidRPr="009F76A4">
              <w:t>з.е</w:t>
            </w:r>
            <w:proofErr w:type="spellEnd"/>
            <w:r w:rsidRPr="009F76A4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2FFFC4B9" w14:textId="77777777" w:rsidR="00031811" w:rsidRPr="009F76A4" w:rsidRDefault="00470934" w:rsidP="009F76A4">
            <w:pPr>
              <w:tabs>
                <w:tab w:val="left" w:pos="814"/>
              </w:tabs>
              <w:jc w:val="both"/>
            </w:pPr>
            <w:r w:rsidRPr="009F76A4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022AAEC6" w14:textId="77777777" w:rsidR="007057B8" w:rsidRPr="009F76A4" w:rsidRDefault="00031811" w:rsidP="009F76A4">
            <w:pPr>
              <w:tabs>
                <w:tab w:val="left" w:pos="814"/>
              </w:tabs>
              <w:jc w:val="both"/>
            </w:pPr>
            <w:r w:rsidRPr="009F76A4">
              <w:t>Образовательные результаты</w:t>
            </w:r>
          </w:p>
          <w:p w14:paraId="3A7F92EF" w14:textId="77777777" w:rsidR="00031811" w:rsidRPr="009F76A4" w:rsidRDefault="00010379" w:rsidP="009F76A4">
            <w:pPr>
              <w:tabs>
                <w:tab w:val="left" w:pos="814"/>
              </w:tabs>
              <w:jc w:val="both"/>
            </w:pPr>
            <w:r w:rsidRPr="009F76A4">
              <w:t>(код ОР)</w:t>
            </w:r>
          </w:p>
        </w:tc>
      </w:tr>
      <w:tr w:rsidR="007057B8" w:rsidRPr="009F76A4" w14:paraId="4D021DDD" w14:textId="77777777" w:rsidTr="0085049D">
        <w:tc>
          <w:tcPr>
            <w:tcW w:w="1560" w:type="dxa"/>
            <w:vMerge/>
            <w:shd w:val="clear" w:color="auto" w:fill="auto"/>
            <w:vAlign w:val="center"/>
          </w:tcPr>
          <w:p w14:paraId="3ED31424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42B8883D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3C4F59DD" w14:textId="77777777" w:rsidR="007057B8" w:rsidRPr="009F76A4" w:rsidRDefault="007057B8" w:rsidP="009F76A4">
            <w:pPr>
              <w:tabs>
                <w:tab w:val="left" w:pos="814"/>
              </w:tabs>
              <w:jc w:val="both"/>
            </w:pPr>
            <w:r w:rsidRPr="009F76A4">
              <w:t>Всего</w:t>
            </w:r>
          </w:p>
        </w:tc>
        <w:tc>
          <w:tcPr>
            <w:tcW w:w="2552" w:type="dxa"/>
            <w:gridSpan w:val="2"/>
            <w:shd w:val="clear" w:color="auto" w:fill="auto"/>
          </w:tcPr>
          <w:p w14:paraId="4B37349F" w14:textId="77777777" w:rsidR="007057B8" w:rsidRPr="009F76A4" w:rsidRDefault="007057B8" w:rsidP="009F76A4">
            <w:pPr>
              <w:tabs>
                <w:tab w:val="left" w:pos="814"/>
              </w:tabs>
              <w:jc w:val="both"/>
            </w:pPr>
            <w:r w:rsidRPr="009F76A4">
              <w:t>Контактная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14:paraId="1FEAA097" w14:textId="77777777" w:rsidR="007057B8" w:rsidRPr="009F76A4" w:rsidRDefault="00D63857" w:rsidP="009F76A4">
            <w:pPr>
              <w:tabs>
                <w:tab w:val="left" w:pos="814"/>
              </w:tabs>
              <w:jc w:val="both"/>
            </w:pPr>
            <w:r w:rsidRPr="009F76A4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071F78C1" w14:textId="77777777" w:rsidR="007057B8" w:rsidRPr="009F76A4" w:rsidRDefault="007057B8" w:rsidP="009F76A4">
            <w:pPr>
              <w:tabs>
                <w:tab w:val="left" w:pos="814"/>
              </w:tabs>
              <w:jc w:val="both"/>
            </w:pPr>
            <w:r w:rsidRPr="009F76A4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D684AEB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050F0C2A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2D52653A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</w:tr>
      <w:tr w:rsidR="00D63857" w:rsidRPr="009F76A4" w14:paraId="156D0087" w14:textId="77777777" w:rsidTr="0085049D">
        <w:tc>
          <w:tcPr>
            <w:tcW w:w="1560" w:type="dxa"/>
            <w:vMerge/>
            <w:shd w:val="clear" w:color="auto" w:fill="auto"/>
            <w:vAlign w:val="center"/>
          </w:tcPr>
          <w:p w14:paraId="65407F2D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765BBDA8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3887CDD8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276" w:type="dxa"/>
            <w:shd w:val="clear" w:color="auto" w:fill="auto"/>
          </w:tcPr>
          <w:p w14:paraId="4CF09C07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t>Аудиторная работа</w:t>
            </w:r>
          </w:p>
        </w:tc>
        <w:tc>
          <w:tcPr>
            <w:tcW w:w="1276" w:type="dxa"/>
            <w:shd w:val="clear" w:color="auto" w:fill="auto"/>
          </w:tcPr>
          <w:p w14:paraId="459E9A19" w14:textId="77777777" w:rsidR="006234DB" w:rsidRPr="009F76A4" w:rsidRDefault="007057B8" w:rsidP="009F76A4">
            <w:pPr>
              <w:tabs>
                <w:tab w:val="left" w:pos="814"/>
              </w:tabs>
              <w:jc w:val="both"/>
            </w:pPr>
            <w:r w:rsidRPr="009F76A4">
              <w:t>Контактная СР</w:t>
            </w:r>
            <w:r w:rsidR="006234DB" w:rsidRPr="009F76A4">
              <w:t xml:space="preserve"> (в </w:t>
            </w:r>
            <w:proofErr w:type="spellStart"/>
            <w:r w:rsidR="006234DB" w:rsidRPr="009F76A4">
              <w:t>т.ч</w:t>
            </w:r>
            <w:proofErr w:type="spellEnd"/>
            <w:r w:rsidR="006234DB" w:rsidRPr="009F76A4">
              <w:t xml:space="preserve">. </w:t>
            </w:r>
          </w:p>
          <w:p w14:paraId="708A9DF3" w14:textId="77777777" w:rsidR="007057B8" w:rsidRPr="009F76A4" w:rsidRDefault="006234DB" w:rsidP="009F76A4">
            <w:pPr>
              <w:tabs>
                <w:tab w:val="left" w:pos="814"/>
              </w:tabs>
              <w:jc w:val="both"/>
            </w:pPr>
            <w:r w:rsidRPr="009F76A4">
              <w:t>в ЭИОС)</w:t>
            </w:r>
          </w:p>
        </w:tc>
        <w:tc>
          <w:tcPr>
            <w:tcW w:w="1135" w:type="dxa"/>
            <w:vMerge/>
            <w:shd w:val="clear" w:color="auto" w:fill="auto"/>
          </w:tcPr>
          <w:p w14:paraId="10DA7090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271CEC67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BA5E5B7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466A5D18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798243B9" w14:textId="77777777" w:rsidR="007057B8" w:rsidRPr="009F76A4" w:rsidRDefault="007057B8" w:rsidP="009F76A4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</w:tr>
      <w:tr w:rsidR="00031811" w:rsidRPr="009F76A4" w14:paraId="269E235E" w14:textId="77777777" w:rsidTr="002F6245">
        <w:tc>
          <w:tcPr>
            <w:tcW w:w="15104" w:type="dxa"/>
            <w:gridSpan w:val="10"/>
            <w:shd w:val="clear" w:color="auto" w:fill="auto"/>
            <w:vAlign w:val="center"/>
          </w:tcPr>
          <w:p w14:paraId="11B9F950" w14:textId="77777777" w:rsidR="00031811" w:rsidRPr="009F76A4" w:rsidRDefault="00031811" w:rsidP="009F76A4">
            <w:pPr>
              <w:numPr>
                <w:ilvl w:val="0"/>
                <w:numId w:val="1"/>
              </w:numPr>
              <w:tabs>
                <w:tab w:val="left" w:pos="600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Дисциплины, обязательные для изучения</w:t>
            </w:r>
          </w:p>
        </w:tc>
      </w:tr>
      <w:tr w:rsidR="00DB7F51" w:rsidRPr="009F76A4" w14:paraId="25BF05D8" w14:textId="77777777" w:rsidTr="0085049D">
        <w:tc>
          <w:tcPr>
            <w:tcW w:w="1560" w:type="dxa"/>
            <w:shd w:val="clear" w:color="auto" w:fill="auto"/>
          </w:tcPr>
          <w:p w14:paraId="1BBF948F" w14:textId="77777777" w:rsidR="00DB7F51" w:rsidRPr="009F76A4" w:rsidRDefault="00DB7F51" w:rsidP="009F76A4">
            <w:pPr>
              <w:pStyle w:val="TableParagraph"/>
              <w:ind w:left="5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К.М.13.01</w:t>
            </w:r>
          </w:p>
        </w:tc>
        <w:tc>
          <w:tcPr>
            <w:tcW w:w="3686" w:type="dxa"/>
            <w:shd w:val="clear" w:color="auto" w:fill="auto"/>
          </w:tcPr>
          <w:p w14:paraId="1FB2E966" w14:textId="77777777" w:rsidR="00DB7F51" w:rsidRPr="009F76A4" w:rsidRDefault="00DB7F51" w:rsidP="009F76A4">
            <w:pPr>
              <w:pStyle w:val="TableParagraph"/>
              <w:ind w:left="5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Информационная</w:t>
            </w:r>
            <w:proofErr w:type="spellEnd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безопасность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14:paraId="2DB0B16B" w14:textId="77777777" w:rsidR="00DB7F51" w:rsidRPr="009F76A4" w:rsidRDefault="002878D4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9314A9" w14:textId="77777777" w:rsidR="00DB7F51" w:rsidRPr="009F76A4" w:rsidRDefault="00DB7F51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t>5</w:t>
            </w:r>
            <w:r w:rsidR="00F92669" w:rsidRPr="009F76A4">
              <w:rPr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B8C797A" w14:textId="77777777" w:rsidR="00DB7F51" w:rsidRPr="009F76A4" w:rsidRDefault="00DB7F51" w:rsidP="009F76A4">
            <w:pPr>
              <w:tabs>
                <w:tab w:val="left" w:pos="814"/>
              </w:tabs>
              <w:jc w:val="both"/>
            </w:pPr>
            <w:r w:rsidRPr="009F76A4">
              <w:t>10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771D0E51" w14:textId="77777777" w:rsidR="00DB7F51" w:rsidRPr="009F76A4" w:rsidRDefault="00F92669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0BB20D4" w14:textId="77777777" w:rsidR="00DB7F51" w:rsidRPr="009F76A4" w:rsidRDefault="00DB7F51" w:rsidP="009F76A4">
            <w:pPr>
              <w:tabs>
                <w:tab w:val="left" w:pos="814"/>
              </w:tabs>
              <w:jc w:val="both"/>
            </w:pPr>
            <w:r w:rsidRPr="009F76A4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E731F8" w14:textId="77777777" w:rsidR="00DB7F51" w:rsidRPr="009F76A4" w:rsidRDefault="002878D4" w:rsidP="009F76A4">
            <w:pPr>
              <w:tabs>
                <w:tab w:val="left" w:pos="814"/>
              </w:tabs>
              <w:jc w:val="both"/>
              <w:rPr>
                <w:caps/>
                <w:lang w:val="en-US"/>
              </w:rPr>
            </w:pPr>
            <w:r w:rsidRPr="009F76A4">
              <w:rPr>
                <w:caps/>
                <w:lang w:val="en-US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174BF79" w14:textId="77777777" w:rsidR="00DB7F51" w:rsidRPr="009F76A4" w:rsidRDefault="00DB7F51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56E270A1" w14:textId="77777777" w:rsidR="00986022" w:rsidRPr="009F76A4" w:rsidRDefault="00986022" w:rsidP="00986022">
            <w:pPr>
              <w:ind w:left="46"/>
              <w:jc w:val="both"/>
            </w:pPr>
            <w:r w:rsidRPr="009F76A4">
              <w:t>ОР-1</w:t>
            </w:r>
          </w:p>
          <w:p w14:paraId="4807AB00" w14:textId="77777777" w:rsidR="00986022" w:rsidRPr="009F76A4" w:rsidRDefault="00986022" w:rsidP="00986022">
            <w:pPr>
              <w:ind w:left="46"/>
              <w:jc w:val="both"/>
            </w:pPr>
            <w:r w:rsidRPr="009F76A4">
              <w:t>ОР-2</w:t>
            </w:r>
          </w:p>
          <w:p w14:paraId="69380905" w14:textId="77777777" w:rsidR="00640BEF" w:rsidRPr="009F76A4" w:rsidRDefault="00DC21B9" w:rsidP="009F76A4">
            <w:pPr>
              <w:ind w:left="46"/>
              <w:jc w:val="both"/>
              <w:rPr>
                <w:highlight w:val="yellow"/>
              </w:rPr>
            </w:pPr>
            <w:r w:rsidRPr="009F76A4">
              <w:t>ОР-3</w:t>
            </w:r>
          </w:p>
        </w:tc>
      </w:tr>
      <w:tr w:rsidR="00A12991" w:rsidRPr="009F76A4" w14:paraId="6E20B45E" w14:textId="77777777" w:rsidTr="0085049D">
        <w:tc>
          <w:tcPr>
            <w:tcW w:w="1560" w:type="dxa"/>
            <w:shd w:val="clear" w:color="auto" w:fill="auto"/>
          </w:tcPr>
          <w:p w14:paraId="2C500111" w14:textId="77777777" w:rsidR="00A12991" w:rsidRPr="009F76A4" w:rsidRDefault="00A12991" w:rsidP="009F76A4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45BB9A" w14:textId="77777777" w:rsidR="00A12991" w:rsidRPr="009F76A4" w:rsidRDefault="00A12991" w:rsidP="009F76A4">
            <w:pPr>
              <w:pStyle w:val="TableParagraph"/>
              <w:ind w:left="5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К.М.13.02</w:t>
            </w:r>
          </w:p>
        </w:tc>
        <w:tc>
          <w:tcPr>
            <w:tcW w:w="3686" w:type="dxa"/>
            <w:shd w:val="clear" w:color="auto" w:fill="auto"/>
          </w:tcPr>
          <w:p w14:paraId="523AAEED" w14:textId="77777777" w:rsidR="00A12991" w:rsidRPr="009F76A4" w:rsidRDefault="00A12991" w:rsidP="009F76A4">
            <w:pPr>
              <w:pStyle w:val="TableParagraph"/>
              <w:ind w:left="5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Современные методики тестирования разрабатываемых информационных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055ABD7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1AE269A" w14:textId="77777777" w:rsidR="00A12991" w:rsidRPr="009F76A4" w:rsidRDefault="00026486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10BD76E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0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6E548FF8" w14:textId="77777777" w:rsidR="00A12991" w:rsidRPr="009F76A4" w:rsidRDefault="00026486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D24046C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CA694B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  <w:lang w:val="en-US"/>
              </w:rPr>
            </w:pPr>
            <w:r w:rsidRPr="009F76A4">
              <w:rPr>
                <w:caps/>
                <w:lang w:val="en-US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53635B7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1BB794A9" w14:textId="77777777" w:rsidR="00986022" w:rsidRPr="009F76A4" w:rsidRDefault="00986022" w:rsidP="00986022">
            <w:pPr>
              <w:ind w:left="46"/>
              <w:jc w:val="both"/>
            </w:pPr>
            <w:r w:rsidRPr="009F76A4">
              <w:t>ОР-1</w:t>
            </w:r>
          </w:p>
          <w:p w14:paraId="6CCECF70" w14:textId="77777777" w:rsidR="00986022" w:rsidRPr="009F76A4" w:rsidRDefault="00986022" w:rsidP="00986022">
            <w:pPr>
              <w:ind w:left="46"/>
              <w:jc w:val="both"/>
            </w:pPr>
            <w:r w:rsidRPr="009F76A4">
              <w:t>ОР-2</w:t>
            </w:r>
          </w:p>
          <w:p w14:paraId="54F8F6CB" w14:textId="77777777" w:rsidR="00A12991" w:rsidRPr="009F76A4" w:rsidRDefault="00986022" w:rsidP="009F76A4">
            <w:pPr>
              <w:tabs>
                <w:tab w:val="left" w:pos="814"/>
              </w:tabs>
              <w:jc w:val="both"/>
              <w:rPr>
                <w:strike/>
                <w:highlight w:val="yellow"/>
              </w:rPr>
            </w:pPr>
            <w:r>
              <w:t xml:space="preserve"> </w:t>
            </w:r>
            <w:r w:rsidR="00DC21B9" w:rsidRPr="009F76A4">
              <w:t>ОР-3</w:t>
            </w:r>
          </w:p>
        </w:tc>
      </w:tr>
      <w:tr w:rsidR="00A12991" w:rsidRPr="009F76A4" w14:paraId="36045C80" w14:textId="77777777" w:rsidTr="0085049D">
        <w:tc>
          <w:tcPr>
            <w:tcW w:w="1560" w:type="dxa"/>
            <w:shd w:val="clear" w:color="auto" w:fill="auto"/>
          </w:tcPr>
          <w:p w14:paraId="77B46631" w14:textId="77777777" w:rsidR="00A12991" w:rsidRPr="009F76A4" w:rsidRDefault="00A12991" w:rsidP="009F76A4">
            <w:pPr>
              <w:pStyle w:val="TableParagraph"/>
              <w:ind w:left="5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К.М.13.03</w:t>
            </w:r>
          </w:p>
        </w:tc>
        <w:tc>
          <w:tcPr>
            <w:tcW w:w="3686" w:type="dxa"/>
            <w:shd w:val="clear" w:color="auto" w:fill="auto"/>
          </w:tcPr>
          <w:p w14:paraId="5EC1634E" w14:textId="77777777" w:rsidR="00A12991" w:rsidRPr="009F76A4" w:rsidRDefault="00A12991" w:rsidP="009F76A4">
            <w:pPr>
              <w:pStyle w:val="TableParagraph"/>
              <w:ind w:left="56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Стандартизация и сертификация в информационных системах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C0B8AC4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D75C78" w14:textId="77777777" w:rsidR="00A12991" w:rsidRPr="009F76A4" w:rsidRDefault="00026486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032436" w14:textId="77777777" w:rsidR="00A12991" w:rsidRPr="009F76A4" w:rsidRDefault="00026486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3991036F" w14:textId="77777777" w:rsidR="00A12991" w:rsidRPr="009F76A4" w:rsidRDefault="00026486" w:rsidP="009F76A4">
            <w:pPr>
              <w:tabs>
                <w:tab w:val="left" w:pos="814"/>
              </w:tabs>
              <w:jc w:val="both"/>
            </w:pPr>
            <w:r w:rsidRPr="009F76A4">
              <w:rPr>
                <w:lang w:val="en-US"/>
              </w:rPr>
              <w:t>3</w:t>
            </w:r>
            <w:r w:rsidR="00A12991" w:rsidRPr="009F76A4"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B3D8EAC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3970BB0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  <w:lang w:val="en-US"/>
              </w:rPr>
            </w:pPr>
            <w:r w:rsidRPr="009F76A4">
              <w:rPr>
                <w:caps/>
                <w:lang w:val="en-US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4A84969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7151F42" w14:textId="77777777" w:rsidR="00A12991" w:rsidRPr="009F76A4" w:rsidRDefault="00DC21B9" w:rsidP="009F76A4">
            <w:pPr>
              <w:ind w:left="46"/>
              <w:jc w:val="both"/>
            </w:pPr>
            <w:r w:rsidRPr="009F76A4">
              <w:t>ОР-1</w:t>
            </w:r>
          </w:p>
          <w:p w14:paraId="705CDFD8" w14:textId="77777777" w:rsidR="00DC21B9" w:rsidRPr="009F76A4" w:rsidRDefault="00DC21B9" w:rsidP="00986022">
            <w:pPr>
              <w:ind w:left="46"/>
              <w:jc w:val="both"/>
              <w:rPr>
                <w:strike/>
                <w:highlight w:val="yellow"/>
              </w:rPr>
            </w:pPr>
            <w:r w:rsidRPr="009F76A4">
              <w:t>ОР-2</w:t>
            </w:r>
          </w:p>
        </w:tc>
      </w:tr>
      <w:tr w:rsidR="00A12991" w:rsidRPr="009F76A4" w14:paraId="5E982941" w14:textId="77777777" w:rsidTr="0085049D">
        <w:tc>
          <w:tcPr>
            <w:tcW w:w="1560" w:type="dxa"/>
            <w:shd w:val="clear" w:color="auto" w:fill="auto"/>
          </w:tcPr>
          <w:p w14:paraId="605D7E3A" w14:textId="77777777" w:rsidR="00A12991" w:rsidRPr="009F76A4" w:rsidRDefault="00A12991" w:rsidP="009F76A4">
            <w:pPr>
              <w:pStyle w:val="TableParagraph"/>
              <w:ind w:left="5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К.М.13.04</w:t>
            </w:r>
          </w:p>
        </w:tc>
        <w:tc>
          <w:tcPr>
            <w:tcW w:w="3686" w:type="dxa"/>
            <w:shd w:val="clear" w:color="auto" w:fill="auto"/>
          </w:tcPr>
          <w:p w14:paraId="7DC06E34" w14:textId="77777777" w:rsidR="00A12991" w:rsidRPr="009F76A4" w:rsidRDefault="00A12991" w:rsidP="009F76A4">
            <w:pPr>
              <w:pStyle w:val="TableParagraph"/>
              <w:ind w:left="56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Администрирование в информационных системах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A50B9C0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5F2D423" w14:textId="77777777" w:rsidR="00A12991" w:rsidRPr="009F76A4" w:rsidRDefault="000D2ACB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FC1374E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t>1</w:t>
            </w:r>
            <w:r w:rsidR="000D2ACB" w:rsidRPr="009F76A4">
              <w:rPr>
                <w:lang w:val="en-US"/>
              </w:rPr>
              <w:t>2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22737717" w14:textId="77777777" w:rsidR="00A12991" w:rsidRPr="009F76A4" w:rsidRDefault="000D2ACB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2AC7955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DB792C2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  <w:lang w:val="en-US"/>
              </w:rPr>
            </w:pPr>
            <w:r w:rsidRPr="009F76A4">
              <w:rPr>
                <w:caps/>
                <w:lang w:val="en-US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86175C" w14:textId="77777777" w:rsidR="00A12991" w:rsidRPr="009F76A4" w:rsidRDefault="00F00C47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513AFA10" w14:textId="77777777" w:rsidR="00A12991" w:rsidRPr="009F76A4" w:rsidRDefault="00DC21B9" w:rsidP="009F76A4">
            <w:pPr>
              <w:tabs>
                <w:tab w:val="left" w:pos="814"/>
              </w:tabs>
              <w:jc w:val="both"/>
              <w:rPr>
                <w:strike/>
                <w:highlight w:val="yellow"/>
              </w:rPr>
            </w:pPr>
            <w:r w:rsidRPr="009F76A4">
              <w:t>ОР-3</w:t>
            </w:r>
          </w:p>
        </w:tc>
      </w:tr>
      <w:tr w:rsidR="00A12991" w:rsidRPr="009F76A4" w14:paraId="7F7FFF8D" w14:textId="77777777" w:rsidTr="002F6245">
        <w:tc>
          <w:tcPr>
            <w:tcW w:w="15104" w:type="dxa"/>
            <w:gridSpan w:val="10"/>
            <w:shd w:val="clear" w:color="auto" w:fill="auto"/>
            <w:vAlign w:val="center"/>
          </w:tcPr>
          <w:p w14:paraId="0E737C9B" w14:textId="77777777" w:rsidR="00A12991" w:rsidRPr="009F76A4" w:rsidRDefault="00A12991" w:rsidP="009F76A4">
            <w:pPr>
              <w:tabs>
                <w:tab w:val="left" w:pos="814"/>
              </w:tabs>
              <w:ind w:firstLine="317"/>
              <w:jc w:val="both"/>
            </w:pPr>
            <w:r w:rsidRPr="009F76A4">
              <w:t xml:space="preserve">2. </w:t>
            </w:r>
            <w:r w:rsidRPr="009F76A4">
              <w:rPr>
                <w:caps/>
              </w:rPr>
              <w:t xml:space="preserve">Дисциплины ПО ВЫБОРУ </w:t>
            </w:r>
            <w:r w:rsidRPr="009F76A4">
              <w:t>(выбрать 1 из 2)</w:t>
            </w:r>
          </w:p>
        </w:tc>
      </w:tr>
      <w:tr w:rsidR="00A12991" w:rsidRPr="009F76A4" w14:paraId="591ECAC8" w14:textId="77777777" w:rsidTr="0085049D">
        <w:tc>
          <w:tcPr>
            <w:tcW w:w="1560" w:type="dxa"/>
            <w:shd w:val="clear" w:color="auto" w:fill="auto"/>
          </w:tcPr>
          <w:p w14:paraId="6C7BBBBB" w14:textId="77777777" w:rsidR="00A12991" w:rsidRPr="009F76A4" w:rsidRDefault="00A12991" w:rsidP="009F76A4">
            <w:pPr>
              <w:pStyle w:val="TableParagraph"/>
              <w:ind w:left="5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К.М.13.ДВ.01.01</w:t>
            </w:r>
          </w:p>
        </w:tc>
        <w:tc>
          <w:tcPr>
            <w:tcW w:w="3686" w:type="dxa"/>
            <w:shd w:val="clear" w:color="auto" w:fill="auto"/>
          </w:tcPr>
          <w:p w14:paraId="61DDEA58" w14:textId="77777777" w:rsidR="00A12991" w:rsidRPr="009F76A4" w:rsidRDefault="00A12991" w:rsidP="009F76A4">
            <w:pPr>
              <w:pStyle w:val="TableParagraph"/>
              <w:ind w:left="5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Методика научно-исследовательских и опытно-конструкторских работ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742416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992BF9" w14:textId="77777777" w:rsidR="00A12991" w:rsidRPr="009F76A4" w:rsidRDefault="00B30A6E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38A9F9" w14:textId="77777777" w:rsidR="00A12991" w:rsidRPr="009F76A4" w:rsidRDefault="00B30A6E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1ADDB058" w14:textId="77777777" w:rsidR="00A12991" w:rsidRPr="009F76A4" w:rsidRDefault="00B30A6E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C2CF40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959554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  <w:lang w:val="en-US"/>
              </w:rPr>
            </w:pPr>
            <w:r w:rsidRPr="009F76A4">
              <w:rPr>
                <w:caps/>
                <w:lang w:val="en-US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E8E9181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E70E179" w14:textId="77777777" w:rsidR="00DC21B9" w:rsidRPr="009F76A4" w:rsidRDefault="00DC21B9" w:rsidP="009F76A4">
            <w:pPr>
              <w:ind w:left="46"/>
              <w:jc w:val="both"/>
            </w:pPr>
            <w:r w:rsidRPr="009F76A4">
              <w:t xml:space="preserve">ОР-2 </w:t>
            </w:r>
          </w:p>
          <w:p w14:paraId="5B86B01A" w14:textId="77777777" w:rsidR="00A12991" w:rsidRPr="009F76A4" w:rsidRDefault="00130312" w:rsidP="009F76A4">
            <w:pPr>
              <w:tabs>
                <w:tab w:val="left" w:pos="814"/>
              </w:tabs>
              <w:jc w:val="both"/>
              <w:rPr>
                <w:strike/>
                <w:highlight w:val="yellow"/>
              </w:rPr>
            </w:pPr>
            <w:r>
              <w:t xml:space="preserve"> </w:t>
            </w:r>
            <w:r w:rsidR="00DC21B9" w:rsidRPr="009F76A4">
              <w:t>ОР-3</w:t>
            </w:r>
          </w:p>
        </w:tc>
      </w:tr>
      <w:tr w:rsidR="00A12991" w:rsidRPr="009F76A4" w14:paraId="7F8D4D0B" w14:textId="77777777" w:rsidTr="0085049D">
        <w:tc>
          <w:tcPr>
            <w:tcW w:w="1560" w:type="dxa"/>
            <w:shd w:val="clear" w:color="auto" w:fill="auto"/>
          </w:tcPr>
          <w:p w14:paraId="0D5645BB" w14:textId="77777777" w:rsidR="00A12991" w:rsidRPr="009F76A4" w:rsidRDefault="00A12991" w:rsidP="009F76A4">
            <w:pPr>
              <w:pStyle w:val="TableParagraph"/>
              <w:ind w:left="5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К.М.13.ДВ.01.02</w:t>
            </w:r>
          </w:p>
        </w:tc>
        <w:tc>
          <w:tcPr>
            <w:tcW w:w="3686" w:type="dxa"/>
            <w:shd w:val="clear" w:color="auto" w:fill="auto"/>
          </w:tcPr>
          <w:p w14:paraId="41BDE010" w14:textId="77777777" w:rsidR="00A12991" w:rsidRPr="009F76A4" w:rsidRDefault="00A12991" w:rsidP="009F76A4">
            <w:pPr>
              <w:pStyle w:val="TableParagraph"/>
              <w:ind w:left="5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Теоретические</w:t>
            </w:r>
            <w:proofErr w:type="spellEnd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основы</w:t>
            </w:r>
            <w:proofErr w:type="spellEnd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управления</w:t>
            </w:r>
            <w:proofErr w:type="spellEnd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76A4">
              <w:rPr>
                <w:rFonts w:ascii="Times New Roman" w:hAnsi="Times New Roman" w:cs="Times New Roman"/>
                <w:sz w:val="24"/>
                <w:szCs w:val="24"/>
              </w:rPr>
              <w:t>знаниями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14:paraId="2C49AA71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1C88B8" w14:textId="77777777" w:rsidR="00A12991" w:rsidRPr="009F76A4" w:rsidRDefault="00B30A6E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B5C240" w14:textId="77777777" w:rsidR="00A12991" w:rsidRPr="009F76A4" w:rsidRDefault="00B30A6E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7DE9EF0F" w14:textId="77777777" w:rsidR="00A12991" w:rsidRPr="009F76A4" w:rsidRDefault="00B30A6E" w:rsidP="009F76A4">
            <w:pPr>
              <w:tabs>
                <w:tab w:val="left" w:pos="814"/>
              </w:tabs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84FC2D" w14:textId="77777777" w:rsidR="00A12991" w:rsidRPr="009F76A4" w:rsidRDefault="00A12991" w:rsidP="009F76A4">
            <w:pPr>
              <w:tabs>
                <w:tab w:val="left" w:pos="814"/>
              </w:tabs>
              <w:jc w:val="both"/>
            </w:pPr>
            <w:r w:rsidRPr="009F76A4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CB0937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22D45AB" w14:textId="77777777" w:rsidR="00A12991" w:rsidRPr="009F76A4" w:rsidRDefault="00A12991" w:rsidP="009F76A4">
            <w:pPr>
              <w:tabs>
                <w:tab w:val="left" w:pos="814"/>
              </w:tabs>
              <w:jc w:val="both"/>
              <w:rPr>
                <w:caps/>
              </w:rPr>
            </w:pPr>
            <w:r w:rsidRPr="009F76A4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DD67DEC" w14:textId="77777777" w:rsidR="00DC21B9" w:rsidRPr="009F76A4" w:rsidRDefault="00DC21B9" w:rsidP="009F76A4">
            <w:pPr>
              <w:ind w:left="46"/>
              <w:jc w:val="both"/>
            </w:pPr>
            <w:r w:rsidRPr="009F76A4">
              <w:t xml:space="preserve">ОР-2 </w:t>
            </w:r>
          </w:p>
          <w:p w14:paraId="58A9A78A" w14:textId="77777777" w:rsidR="00A12991" w:rsidRPr="009F76A4" w:rsidRDefault="00130312" w:rsidP="009F76A4">
            <w:pPr>
              <w:tabs>
                <w:tab w:val="left" w:pos="814"/>
              </w:tabs>
              <w:jc w:val="both"/>
              <w:rPr>
                <w:strike/>
                <w:highlight w:val="yellow"/>
              </w:rPr>
            </w:pPr>
            <w:r>
              <w:t xml:space="preserve"> </w:t>
            </w:r>
            <w:r w:rsidR="00DC21B9" w:rsidRPr="009F76A4">
              <w:t>ОР-3</w:t>
            </w:r>
          </w:p>
        </w:tc>
      </w:tr>
    </w:tbl>
    <w:p w14:paraId="6AD19F1F" w14:textId="77777777" w:rsidR="00AE31D6" w:rsidRPr="009F76A4" w:rsidRDefault="00AE31D6" w:rsidP="009F76A4">
      <w:pPr>
        <w:suppressAutoHyphens/>
        <w:jc w:val="both"/>
        <w:rPr>
          <w:color w:val="FF0000"/>
        </w:rPr>
      </w:pPr>
    </w:p>
    <w:p w14:paraId="06D2597B" w14:textId="77777777" w:rsidR="00157F64" w:rsidRPr="009F76A4" w:rsidRDefault="00157F64" w:rsidP="009F76A4">
      <w:pPr>
        <w:suppressAutoHyphens/>
        <w:jc w:val="both"/>
        <w:rPr>
          <w:color w:val="FF0000"/>
        </w:rPr>
        <w:sectPr w:rsidR="00157F64" w:rsidRPr="009F76A4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4EBF88D8" w14:textId="77777777" w:rsidR="0021081C" w:rsidRPr="0040209F" w:rsidRDefault="00140A81" w:rsidP="009F76A4">
      <w:pPr>
        <w:pStyle w:val="1"/>
        <w:jc w:val="center"/>
        <w:rPr>
          <w:b/>
          <w:sz w:val="24"/>
        </w:rPr>
      </w:pPr>
      <w:bookmarkStart w:id="16" w:name="_Toc512281989"/>
      <w:r w:rsidRPr="0040209F">
        <w:rPr>
          <w:b/>
          <w:sz w:val="24"/>
        </w:rPr>
        <w:lastRenderedPageBreak/>
        <w:t xml:space="preserve">4. </w:t>
      </w:r>
      <w:bookmarkStart w:id="17" w:name="_Toc508180042"/>
      <w:r w:rsidRPr="0040209F">
        <w:rPr>
          <w:b/>
          <w:sz w:val="24"/>
        </w:rPr>
        <w:t>МЕТОДИЧЕСКИЕ УКАЗАНИЯ ДЛЯ ОБУЧАЮЩИХСЯ</w:t>
      </w:r>
      <w:bookmarkEnd w:id="17"/>
      <w:r w:rsidRPr="0040209F">
        <w:rPr>
          <w:b/>
          <w:sz w:val="24"/>
        </w:rPr>
        <w:t xml:space="preserve"> ПО ОСВОЕНИЮ МОДУЛЯ</w:t>
      </w:r>
      <w:bookmarkEnd w:id="16"/>
    </w:p>
    <w:p w14:paraId="24F1930C" w14:textId="77777777" w:rsidR="008F322A" w:rsidRPr="009F76A4" w:rsidRDefault="008F322A" w:rsidP="009F76A4">
      <w:pPr>
        <w:jc w:val="both"/>
      </w:pPr>
    </w:p>
    <w:p w14:paraId="62A2FF43" w14:textId="77777777" w:rsidR="008428DA" w:rsidRPr="009F76A4" w:rsidRDefault="008428DA" w:rsidP="00A757A8">
      <w:pPr>
        <w:pStyle w:val="a9"/>
        <w:widowControl w:val="0"/>
        <w:numPr>
          <w:ilvl w:val="0"/>
          <w:numId w:val="2"/>
        </w:numPr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9F76A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9F76A4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9F76A4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</w:t>
      </w:r>
      <w:r w:rsidR="00946101" w:rsidRPr="009F76A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9F76A4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</w:p>
    <w:p w14:paraId="22278742" w14:textId="77777777" w:rsidR="008428DA" w:rsidRPr="009F76A4" w:rsidRDefault="008428DA" w:rsidP="00346642">
      <w:pPr>
        <w:widowControl w:val="0"/>
        <w:suppressAutoHyphens/>
        <w:autoSpaceDE w:val="0"/>
        <w:ind w:firstLine="709"/>
        <w:jc w:val="both"/>
        <w:textAlignment w:val="baseline"/>
        <w:rPr>
          <w:lang w:eastAsia="ar-SA"/>
        </w:rPr>
      </w:pPr>
      <w:r w:rsidRPr="009F76A4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617CA140" w14:textId="77777777" w:rsidR="008428DA" w:rsidRPr="009F76A4" w:rsidRDefault="008428DA" w:rsidP="00346642">
      <w:pPr>
        <w:widowControl w:val="0"/>
        <w:suppressAutoHyphens/>
        <w:autoSpaceDE w:val="0"/>
        <w:ind w:right="-1" w:firstLine="709"/>
        <w:jc w:val="both"/>
        <w:textAlignment w:val="baseline"/>
        <w:rPr>
          <w:lang w:eastAsia="ar-SA"/>
        </w:rPr>
      </w:pPr>
      <w:r w:rsidRPr="009F76A4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05430FE3" w14:textId="77777777" w:rsidR="008428DA" w:rsidRPr="009F76A4" w:rsidRDefault="008428DA" w:rsidP="00346642">
      <w:pPr>
        <w:widowControl w:val="0"/>
        <w:suppressAutoHyphens/>
        <w:autoSpaceDE w:val="0"/>
        <w:ind w:right="-1" w:firstLine="709"/>
        <w:jc w:val="both"/>
        <w:textAlignment w:val="baseline"/>
        <w:rPr>
          <w:lang w:eastAsia="ar-SA"/>
        </w:rPr>
      </w:pPr>
      <w:r w:rsidRPr="009F76A4">
        <w:rPr>
          <w:lang w:eastAsia="ar-SA"/>
        </w:rPr>
        <w:t>6. При подготовке к лабораторному</w:t>
      </w:r>
      <w:r w:rsidR="00A7772B" w:rsidRPr="009F76A4">
        <w:rPr>
          <w:lang w:eastAsia="ar-SA"/>
        </w:rPr>
        <w:t xml:space="preserve"> </w:t>
      </w:r>
      <w:r w:rsidRPr="009F76A4">
        <w:rPr>
          <w:lang w:eastAsia="ar-SA"/>
        </w:rPr>
        <w:t>занятию обучающемуся лучше начать с прочтения собственного конспекта лекции, изучения материала в ЭУМК, задания к лабораторной работе,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78C51FB3" w14:textId="77777777" w:rsidR="008428DA" w:rsidRPr="009F76A4" w:rsidRDefault="008428DA" w:rsidP="00346642">
      <w:pPr>
        <w:widowControl w:val="0"/>
        <w:suppressAutoHyphens/>
        <w:autoSpaceDE w:val="0"/>
        <w:ind w:right="-1" w:firstLine="709"/>
        <w:jc w:val="both"/>
        <w:textAlignment w:val="baseline"/>
      </w:pPr>
      <w:r w:rsidRPr="009F76A4">
        <w:rPr>
          <w:lang w:eastAsia="ar-SA"/>
        </w:rPr>
        <w:t xml:space="preserve">7. </w:t>
      </w:r>
      <w:r w:rsidRPr="009F76A4"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14:paraId="3D5E049F" w14:textId="77777777" w:rsidR="008428DA" w:rsidRPr="009F76A4" w:rsidRDefault="008428DA" w:rsidP="00346642">
      <w:pPr>
        <w:ind w:right="-1" w:firstLine="709"/>
        <w:jc w:val="both"/>
      </w:pPr>
      <w:r w:rsidRPr="009F76A4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5AE4257F" w14:textId="77777777" w:rsidR="008428DA" w:rsidRPr="009F76A4" w:rsidRDefault="008428DA" w:rsidP="00346642">
      <w:pPr>
        <w:ind w:right="-1" w:firstLine="709"/>
        <w:jc w:val="both"/>
      </w:pPr>
      <w:r w:rsidRPr="009F76A4">
        <w:t>8. Промежуточный контроль по дисциплинам «</w:t>
      </w:r>
      <w:r w:rsidR="00A7772B" w:rsidRPr="009F76A4">
        <w:t>Надежность информационных систем</w:t>
      </w:r>
      <w:r w:rsidRPr="009F76A4">
        <w:t xml:space="preserve">» – экзамен, </w:t>
      </w:r>
      <w:r w:rsidR="00A7772B" w:rsidRPr="009F76A4">
        <w:t xml:space="preserve">по «Проектный практикум» </w:t>
      </w:r>
      <w:proofErr w:type="gramStart"/>
      <w:r w:rsidR="00A7772B" w:rsidRPr="009F76A4">
        <w:t xml:space="preserve">-  </w:t>
      </w:r>
      <w:r w:rsidR="000D1BC4" w:rsidRPr="009F76A4">
        <w:t>зачет</w:t>
      </w:r>
      <w:proofErr w:type="gramEnd"/>
      <w:r w:rsidR="000D1BC4" w:rsidRPr="009F76A4">
        <w:t xml:space="preserve"> с оценкой,</w:t>
      </w:r>
      <w:r w:rsidR="00A7772B" w:rsidRPr="009F76A4">
        <w:t xml:space="preserve">   </w:t>
      </w:r>
      <w:r w:rsidRPr="009F76A4">
        <w:t xml:space="preserve">по </w:t>
      </w:r>
      <w:r w:rsidR="00A7772B" w:rsidRPr="009F76A4">
        <w:t xml:space="preserve">«Реинжиниринг и управление бизнес-процессами»  </w:t>
      </w:r>
      <w:r w:rsidRPr="009F76A4">
        <w:t>и всем дисциплинам по выбору – зачет. Вопросы к зачетам и экзамену приведены</w:t>
      </w:r>
      <w:r w:rsidR="00A7772B" w:rsidRPr="009F76A4">
        <w:t xml:space="preserve"> </w:t>
      </w:r>
      <w:r w:rsidRPr="009F76A4">
        <w:t xml:space="preserve">в ЭУМК, </w:t>
      </w:r>
      <w:proofErr w:type="gramStart"/>
      <w:r w:rsidRPr="009F76A4">
        <w:t>кроме того</w:t>
      </w:r>
      <w:proofErr w:type="gramEnd"/>
      <w:r w:rsidRPr="009F76A4">
        <w:t xml:space="preserve"> предлагается итоговое тестирование. По </w:t>
      </w:r>
      <w:r w:rsidR="007C66FF" w:rsidRPr="009F76A4">
        <w:t xml:space="preserve">преддипломной </w:t>
      </w:r>
      <w:r w:rsidRPr="009F76A4">
        <w:t>практике – зачет</w:t>
      </w:r>
      <w:r w:rsidR="007C66FF" w:rsidRPr="009F76A4">
        <w:t xml:space="preserve"> с оценкой.</w:t>
      </w:r>
    </w:p>
    <w:p w14:paraId="7D7F5BE4" w14:textId="77777777" w:rsidR="008428DA" w:rsidRPr="009F76A4" w:rsidRDefault="008428DA" w:rsidP="00346642">
      <w:pPr>
        <w:ind w:right="-1" w:firstLine="709"/>
        <w:jc w:val="both"/>
      </w:pPr>
      <w:r w:rsidRPr="009F76A4">
        <w:t xml:space="preserve">9. </w:t>
      </w:r>
      <w:r w:rsidRPr="009F76A4">
        <w:rPr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F76A4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19F5231B" w14:textId="77777777" w:rsidR="008428DA" w:rsidRPr="009F76A4" w:rsidRDefault="008428DA" w:rsidP="00346642">
      <w:pPr>
        <w:autoSpaceDE w:val="0"/>
        <w:autoSpaceDN w:val="0"/>
        <w:adjustRightInd w:val="0"/>
        <w:ind w:firstLine="709"/>
        <w:jc w:val="both"/>
      </w:pPr>
      <w:r w:rsidRPr="009F76A4">
        <w:t>10. По каждой дисциплине в ЭУМК приведен рейтинг-план дисциплины.</w:t>
      </w:r>
    </w:p>
    <w:p w14:paraId="6C507E39" w14:textId="77777777" w:rsidR="007C66FF" w:rsidRPr="009F76A4" w:rsidRDefault="008428DA" w:rsidP="00346642">
      <w:pPr>
        <w:autoSpaceDE w:val="0"/>
        <w:autoSpaceDN w:val="0"/>
        <w:adjustRightInd w:val="0"/>
        <w:ind w:firstLine="709"/>
        <w:jc w:val="both"/>
      </w:pPr>
      <w:r w:rsidRPr="009F76A4">
        <w:t>На странице сайта Минского университета «Рейтинговая система оценки качества подготовки студентов»</w:t>
      </w:r>
      <w:r w:rsidR="004E3B12" w:rsidRPr="004E3B12">
        <w:t xml:space="preserve"> </w:t>
      </w:r>
      <w:r w:rsidRPr="009F76A4"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6707527B" w14:textId="77777777" w:rsidR="00140A81" w:rsidRPr="00B156CC" w:rsidRDefault="007C66FF" w:rsidP="00B156CC">
      <w:pPr>
        <w:ind w:firstLine="709"/>
        <w:jc w:val="center"/>
        <w:rPr>
          <w:b/>
        </w:rPr>
      </w:pPr>
      <w:r w:rsidRPr="009F76A4">
        <w:rPr>
          <w:color w:val="FF0000"/>
        </w:rPr>
        <w:br w:type="page"/>
      </w:r>
      <w:r w:rsidR="00140A81" w:rsidRPr="00B156CC">
        <w:rPr>
          <w:b/>
        </w:rPr>
        <w:lastRenderedPageBreak/>
        <w:t xml:space="preserve">5.  </w:t>
      </w:r>
      <w:bookmarkStart w:id="18" w:name="_Toc508180043"/>
      <w:bookmarkStart w:id="19" w:name="_Toc512281990"/>
      <w:r w:rsidR="00140A81" w:rsidRPr="00B156CC">
        <w:rPr>
          <w:b/>
        </w:rPr>
        <w:t>ПРОГРАММЫ ДИСЦИПЛИН МОДУЛЯ</w:t>
      </w:r>
      <w:bookmarkEnd w:id="18"/>
      <w:bookmarkEnd w:id="19"/>
    </w:p>
    <w:p w14:paraId="1EF4299A" w14:textId="77777777" w:rsidR="00140A81" w:rsidRPr="00B156CC" w:rsidRDefault="00140A81" w:rsidP="009F76A4">
      <w:pPr>
        <w:pStyle w:val="2"/>
        <w:jc w:val="center"/>
        <w:rPr>
          <w:b/>
          <w:u w:val="none"/>
        </w:rPr>
      </w:pPr>
      <w:bookmarkStart w:id="20" w:name="_Toc512281991"/>
      <w:bookmarkStart w:id="21" w:name="_Toc508180044"/>
      <w:r w:rsidRPr="00B156CC">
        <w:rPr>
          <w:b/>
          <w:u w:val="none"/>
        </w:rPr>
        <w:t>5.1. ПРОГРАММА ДИСЦИПЛИНЫ</w:t>
      </w:r>
    </w:p>
    <w:p w14:paraId="17ECC886" w14:textId="77777777" w:rsidR="00580B3C" w:rsidRPr="00B156CC" w:rsidRDefault="00B156CC" w:rsidP="009F76A4">
      <w:pPr>
        <w:pStyle w:val="2"/>
        <w:jc w:val="center"/>
        <w:rPr>
          <w:b/>
          <w:u w:val="none"/>
        </w:rPr>
      </w:pPr>
      <w:r w:rsidRPr="00B156CC">
        <w:rPr>
          <w:b/>
          <w:u w:val="none"/>
        </w:rPr>
        <w:t>«ИНФОРМАЦИОННАЯ БЕЗОПАСНОСТЬ</w:t>
      </w:r>
      <w:bookmarkEnd w:id="20"/>
      <w:bookmarkEnd w:id="21"/>
      <w:r w:rsidRPr="00B156CC">
        <w:rPr>
          <w:b/>
          <w:u w:val="none"/>
        </w:rPr>
        <w:t>»</w:t>
      </w:r>
    </w:p>
    <w:p w14:paraId="71D56C68" w14:textId="77777777" w:rsidR="00DB48A2" w:rsidRPr="009F76A4" w:rsidRDefault="00DB48A2" w:rsidP="009F76A4">
      <w:pPr>
        <w:jc w:val="both"/>
        <w:rPr>
          <w:color w:val="FF0000"/>
        </w:rPr>
      </w:pPr>
    </w:p>
    <w:p w14:paraId="23ACC6AC" w14:textId="77777777" w:rsidR="009E2719" w:rsidRPr="009F76A4" w:rsidRDefault="009E2719" w:rsidP="00361AF9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1. Пояснительная записка</w:t>
      </w:r>
    </w:p>
    <w:p w14:paraId="364E75BF" w14:textId="77777777" w:rsidR="009E2719" w:rsidRPr="009F76A4" w:rsidRDefault="009E2719" w:rsidP="00361AF9">
      <w:pPr>
        <w:ind w:firstLine="709"/>
        <w:jc w:val="both"/>
      </w:pPr>
      <w:r w:rsidRPr="009F76A4">
        <w:t>Дисциплина «Информационная безопасность»  относится к базовым дисциплинам образовательного модуля «Модификация и сопровождение информационных систем», где студенты получают возможность подготовки к выполнению таких трудовых действий «Специалиста по информационным системам» как выявление источников, рисков и форм атак на информацию; применение криптографических моделей и алгоритмов шифрования; использование основных технологий сетевой безопасности и др.</w:t>
      </w:r>
    </w:p>
    <w:p w14:paraId="7B08023D" w14:textId="77777777" w:rsidR="00361AF9" w:rsidRDefault="00361AF9" w:rsidP="00361AF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7D4AE6E7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2. Место в структуре модуля</w:t>
      </w:r>
    </w:p>
    <w:p w14:paraId="3D8918CA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</w:pPr>
      <w:r w:rsidRPr="009F76A4">
        <w:t xml:space="preserve">Данная дисциплина относится к базовым дисциплинам образовательного модуля «Модификация и </w:t>
      </w:r>
      <w:proofErr w:type="spellStart"/>
      <w:r w:rsidRPr="009F76A4">
        <w:t>солровождение</w:t>
      </w:r>
      <w:proofErr w:type="spellEnd"/>
      <w:r w:rsidRPr="009F76A4">
        <w:t xml:space="preserve"> информационных систем». Для изучения данной дисциплины необходимы знания по дисциплинам «Информационные технологии» и «Управление данными». Количество контактных часов </w:t>
      </w:r>
      <w:proofErr w:type="gramStart"/>
      <w:r w:rsidRPr="009F76A4">
        <w:t>–  64</w:t>
      </w:r>
      <w:proofErr w:type="gramEnd"/>
      <w:r w:rsidRPr="009F76A4">
        <w:t xml:space="preserve"> </w:t>
      </w:r>
      <w:proofErr w:type="spellStart"/>
      <w:r w:rsidRPr="009F76A4">
        <w:t>ак</w:t>
      </w:r>
      <w:proofErr w:type="spellEnd"/>
      <w:r w:rsidRPr="009F76A4">
        <w:t xml:space="preserve">. час; самостоятельная работа студента – 44 </w:t>
      </w:r>
      <w:proofErr w:type="spellStart"/>
      <w:r w:rsidRPr="009F76A4">
        <w:t>ак</w:t>
      </w:r>
      <w:proofErr w:type="spellEnd"/>
      <w:r w:rsidRPr="009F76A4">
        <w:t>. час.</w:t>
      </w:r>
    </w:p>
    <w:p w14:paraId="4F88D460" w14:textId="77777777" w:rsidR="00361AF9" w:rsidRDefault="00361AF9" w:rsidP="00361AF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4F483C4B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b/>
          <w:bCs/>
        </w:rPr>
        <w:t>3. Цели и задачи</w:t>
      </w:r>
    </w:p>
    <w:p w14:paraId="213DE5C9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</w:pPr>
      <w:r w:rsidRPr="009F76A4">
        <w:rPr>
          <w:i/>
          <w:iCs/>
        </w:rPr>
        <w:t>Цель дисциплины</w:t>
      </w:r>
      <w:r w:rsidRPr="009F76A4">
        <w:t xml:space="preserve"> - ознакомить студентов </w:t>
      </w:r>
      <w:proofErr w:type="gramStart"/>
      <w:r w:rsidRPr="009F76A4">
        <w:t>с  основными</w:t>
      </w:r>
      <w:proofErr w:type="gramEnd"/>
      <w:r w:rsidRPr="009F76A4">
        <w:t xml:space="preserve"> понятиями и определениями информационной безопасности, стандартами и требованиями к её защите.</w:t>
      </w:r>
    </w:p>
    <w:p w14:paraId="5EA51002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Задачи дисциплины:</w:t>
      </w:r>
    </w:p>
    <w:p w14:paraId="7D63FB35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</w:pPr>
      <w:r w:rsidRPr="009F76A4">
        <w:t>– изучить основные методы и средства защиты информации;</w:t>
      </w:r>
    </w:p>
    <w:p w14:paraId="7FA92253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</w:pPr>
      <w:r w:rsidRPr="009F76A4">
        <w:t>– обеспечить формирование навыков защиты информации в компьютерных сетях;</w:t>
      </w:r>
    </w:p>
    <w:p w14:paraId="1696D6F2" w14:textId="77777777" w:rsidR="009E2719" w:rsidRPr="009F76A4" w:rsidRDefault="009E2719" w:rsidP="00361AF9">
      <w:pPr>
        <w:autoSpaceDE w:val="0"/>
        <w:autoSpaceDN w:val="0"/>
        <w:adjustRightInd w:val="0"/>
        <w:ind w:firstLine="709"/>
        <w:jc w:val="both"/>
      </w:pPr>
      <w:r w:rsidRPr="009F76A4">
        <w:t xml:space="preserve">– создать условия для овладения криптографическими методами и алгоритмами шифрования. </w:t>
      </w:r>
    </w:p>
    <w:p w14:paraId="33C0C114" w14:textId="77777777" w:rsidR="00361AF9" w:rsidRDefault="00361AF9" w:rsidP="00040950">
      <w:pPr>
        <w:pStyle w:val="af6"/>
      </w:pPr>
    </w:p>
    <w:p w14:paraId="04BBFAD4" w14:textId="77777777" w:rsidR="009E2719" w:rsidRPr="009F76A4" w:rsidRDefault="009E2719" w:rsidP="00040950">
      <w:pPr>
        <w:pStyle w:val="af6"/>
      </w:pPr>
      <w:r w:rsidRPr="009F76A4">
        <w:t>4.Образовательные результаты</w:t>
      </w:r>
    </w:p>
    <w:tbl>
      <w:tblPr>
        <w:tblW w:w="493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02"/>
        <w:gridCol w:w="1809"/>
        <w:gridCol w:w="1249"/>
        <w:gridCol w:w="2076"/>
        <w:gridCol w:w="1662"/>
        <w:gridCol w:w="1604"/>
      </w:tblGrid>
      <w:tr w:rsidR="009E2719" w:rsidRPr="009F76A4" w14:paraId="17A940C7" w14:textId="77777777" w:rsidTr="00130312">
        <w:trPr>
          <w:trHeight w:val="385"/>
        </w:trPr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25355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модуля</w:t>
            </w:r>
          </w:p>
        </w:tc>
        <w:tc>
          <w:tcPr>
            <w:tcW w:w="1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93C630" w14:textId="77777777" w:rsidR="009E2719" w:rsidRPr="009F76A4" w:rsidRDefault="009E2719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26DEE7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4217FE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9F171B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компетенций ОПОП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464A9E" w14:textId="77777777" w:rsidR="009E2719" w:rsidRPr="00130312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130312">
              <w:t>Средства оценивания ОР</w:t>
            </w:r>
          </w:p>
        </w:tc>
      </w:tr>
      <w:tr w:rsidR="00CF2DAE" w:rsidRPr="009F76A4" w14:paraId="255508A2" w14:textId="77777777" w:rsidTr="00130312">
        <w:trPr>
          <w:trHeight w:val="331"/>
        </w:trPr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26E0AB" w14:textId="77777777" w:rsidR="00CF2DAE" w:rsidRPr="009F76A4" w:rsidRDefault="00CF2DAE" w:rsidP="00CF2DAE">
            <w:pPr>
              <w:jc w:val="both"/>
              <w:rPr>
                <w:highlight w:val="yellow"/>
              </w:rPr>
            </w:pPr>
            <w:r w:rsidRPr="009F76A4">
              <w:t>ОР</w:t>
            </w:r>
            <w:r>
              <w:t>.</w:t>
            </w:r>
            <w:r w:rsidRPr="009F76A4">
              <w:t>1</w:t>
            </w:r>
          </w:p>
        </w:tc>
        <w:tc>
          <w:tcPr>
            <w:tcW w:w="1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D9D0" w14:textId="77777777" w:rsidR="00CF2DAE" w:rsidRPr="009F76A4" w:rsidRDefault="00CF2DAE" w:rsidP="00CF2DAE">
            <w:pPr>
              <w:ind w:left="58"/>
              <w:jc w:val="both"/>
            </w:pPr>
            <w:r w:rsidRPr="009F76A4">
              <w:t>Демонстрирует владение навыками настройки ИС для решения прикладных задач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01C44C" w14:textId="77777777" w:rsidR="00CF2DAE" w:rsidRPr="009F76A4" w:rsidRDefault="00CF2DAE" w:rsidP="00CF2DAE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9F76A4">
              <w:t xml:space="preserve">ОР. </w:t>
            </w:r>
            <w:r>
              <w:t>1</w:t>
            </w:r>
            <w:r w:rsidRPr="009F76A4">
              <w:t>.1.</w:t>
            </w:r>
            <w:r w:rsidRPr="00CF2DAE"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D4793E" w14:textId="77777777" w:rsidR="00CF2DAE" w:rsidRPr="009F76A4" w:rsidRDefault="00130312" w:rsidP="00130312">
            <w:pPr>
              <w:autoSpaceDE w:val="0"/>
              <w:autoSpaceDN w:val="0"/>
              <w:adjustRightInd w:val="0"/>
              <w:jc w:val="both"/>
            </w:pPr>
            <w:r w:rsidRPr="009F76A4">
              <w:t>Демонстрирует</w:t>
            </w:r>
            <w:r w:rsidRPr="00130312">
              <w:t xml:space="preserve"> </w:t>
            </w:r>
            <w:r>
              <w:t xml:space="preserve">способность </w:t>
            </w:r>
            <w:r w:rsidRPr="009F76A4">
              <w:t xml:space="preserve">настройки ИС </w:t>
            </w:r>
            <w:r>
              <w:t xml:space="preserve">в процессе </w:t>
            </w:r>
            <w:r w:rsidRPr="00130312">
              <w:t>организации ИТ-инфраструктуры и управлении информационной безопасностью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C0CFF" w14:textId="77777777" w:rsidR="00CF2DAE" w:rsidRPr="00CF2DAE" w:rsidRDefault="00CF2DAE" w:rsidP="00CF2DAE">
            <w:pPr>
              <w:autoSpaceDE w:val="0"/>
              <w:autoSpaceDN w:val="0"/>
              <w:adjustRightInd w:val="0"/>
              <w:jc w:val="both"/>
            </w:pPr>
            <w:r w:rsidRPr="009F76A4">
              <w:t>ОПК-</w:t>
            </w:r>
            <w:proofErr w:type="gramStart"/>
            <w:r w:rsidRPr="009F76A4">
              <w:t xml:space="preserve">2 </w:t>
            </w:r>
            <w:r w:rsidRPr="009F76A4">
              <w:rPr>
                <w:color w:val="000000"/>
              </w:rPr>
              <w:t xml:space="preserve"> </w:t>
            </w:r>
            <w:r w:rsidRPr="009F76A4">
              <w:t>ПК</w:t>
            </w:r>
            <w:proofErr w:type="gramEnd"/>
            <w:r w:rsidRPr="009F76A4">
              <w:t xml:space="preserve">-18  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CB8BCC" w14:textId="77777777" w:rsidR="00CF2DAE" w:rsidRPr="00130312" w:rsidRDefault="00CF2DAE" w:rsidP="00CF2DAE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Листы самооценки и </w:t>
            </w:r>
            <w:proofErr w:type="spellStart"/>
            <w:r w:rsidRPr="00130312">
              <w:t>взаимооценки</w:t>
            </w:r>
            <w:proofErr w:type="spellEnd"/>
            <w:r w:rsidRPr="00130312">
              <w:t xml:space="preserve"> SWOT-анализ </w:t>
            </w:r>
          </w:p>
          <w:p w14:paraId="20BEE003" w14:textId="77777777" w:rsidR="00CF2DAE" w:rsidRPr="00130312" w:rsidRDefault="00CF2DAE" w:rsidP="00CF2DAE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Тренажеры </w:t>
            </w:r>
          </w:p>
          <w:p w14:paraId="55A490D4" w14:textId="77777777" w:rsidR="00CF2DAE" w:rsidRPr="00130312" w:rsidRDefault="00CF2DAE" w:rsidP="00CF2DAE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130312">
              <w:t>Разноуровневые</w:t>
            </w:r>
            <w:proofErr w:type="spellEnd"/>
            <w:r w:rsidRPr="00130312">
              <w:t xml:space="preserve"> задания</w:t>
            </w:r>
          </w:p>
        </w:tc>
      </w:tr>
      <w:tr w:rsidR="00CF2DAE" w:rsidRPr="009F76A4" w14:paraId="2644B7EC" w14:textId="77777777" w:rsidTr="00130312">
        <w:trPr>
          <w:trHeight w:val="331"/>
        </w:trPr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8ECBE" w14:textId="77777777" w:rsidR="00CF2DAE" w:rsidRPr="009F76A4" w:rsidRDefault="00CF2DAE" w:rsidP="00CF2DAE">
            <w:pPr>
              <w:jc w:val="both"/>
              <w:rPr>
                <w:highlight w:val="yellow"/>
              </w:rPr>
            </w:pPr>
            <w:r w:rsidRPr="009F76A4">
              <w:t>ОР</w:t>
            </w:r>
            <w:r>
              <w:t>.</w:t>
            </w:r>
            <w:r w:rsidRPr="009F76A4">
              <w:t>2</w:t>
            </w:r>
          </w:p>
        </w:tc>
        <w:tc>
          <w:tcPr>
            <w:tcW w:w="1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DF1037" w14:textId="77777777" w:rsidR="00CF2DAE" w:rsidRPr="009F76A4" w:rsidRDefault="00CF2DAE" w:rsidP="00CF2DAE">
            <w:pPr>
              <w:ind w:left="58"/>
              <w:jc w:val="both"/>
            </w:pPr>
            <w:r w:rsidRPr="009F76A4">
              <w:t xml:space="preserve">Демонстрирует владение навыками интеграции ИС с существующими ИС заказчика и ее экспертизы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7DC3A0" w14:textId="77777777" w:rsidR="00CF2DAE" w:rsidRPr="009F76A4" w:rsidRDefault="00CF2DAE" w:rsidP="00CF2DAE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 xml:space="preserve">ОР. </w:t>
            </w:r>
            <w:r>
              <w:t>2</w:t>
            </w:r>
            <w:r w:rsidRPr="009F76A4">
              <w:t>.1.</w:t>
            </w:r>
            <w:r w:rsidRPr="00CF2DAE"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6D36C" w14:textId="77777777" w:rsidR="00CF2DAE" w:rsidRPr="009F76A4" w:rsidRDefault="00130312" w:rsidP="00130312">
            <w:pPr>
              <w:autoSpaceDE w:val="0"/>
              <w:autoSpaceDN w:val="0"/>
              <w:adjustRightInd w:val="0"/>
              <w:jc w:val="both"/>
            </w:pPr>
            <w:r w:rsidRPr="009F76A4">
              <w:t>Демонстрирует</w:t>
            </w:r>
            <w:r w:rsidRPr="00130312">
              <w:t xml:space="preserve"> </w:t>
            </w:r>
            <w:r>
              <w:t xml:space="preserve">способность </w:t>
            </w:r>
            <w:r w:rsidRPr="009F76A4">
              <w:t xml:space="preserve">интеграции ИС с существующими ИС заказчика и ее экспертизы </w:t>
            </w:r>
            <w:r>
              <w:t xml:space="preserve">в процессе </w:t>
            </w:r>
            <w:r w:rsidRPr="00130312">
              <w:t xml:space="preserve">организации ИТ-инфраструктуры и управлении </w:t>
            </w:r>
            <w:r w:rsidRPr="00130312">
              <w:lastRenderedPageBreak/>
              <w:t>информационной безопасностью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9D1A5" w14:textId="77777777" w:rsidR="00CF2DAE" w:rsidRPr="00D168CA" w:rsidRDefault="00CF2DAE" w:rsidP="00CF2DAE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lastRenderedPageBreak/>
              <w:t xml:space="preserve">ПК-18  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DC60B6" w14:textId="77777777" w:rsidR="00CF2DAE" w:rsidRPr="00130312" w:rsidRDefault="00CF2DAE" w:rsidP="00CF2DAE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Оценка продуктов проектной деятельности </w:t>
            </w:r>
            <w:proofErr w:type="spellStart"/>
            <w:r w:rsidRPr="00130312">
              <w:t>Разноуровневые</w:t>
            </w:r>
            <w:proofErr w:type="spellEnd"/>
            <w:r w:rsidRPr="00130312">
              <w:t xml:space="preserve"> задания </w:t>
            </w:r>
          </w:p>
          <w:p w14:paraId="6B7701AD" w14:textId="77777777" w:rsidR="00CF2DAE" w:rsidRPr="00130312" w:rsidRDefault="00CF2DAE" w:rsidP="00CF2DAE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SWOT-анализ </w:t>
            </w:r>
          </w:p>
          <w:p w14:paraId="4F8848B3" w14:textId="77777777" w:rsidR="00CF2DAE" w:rsidRPr="00130312" w:rsidRDefault="00CF2DAE" w:rsidP="00CF2DAE">
            <w:pPr>
              <w:suppressAutoHyphens/>
              <w:autoSpaceDE w:val="0"/>
              <w:autoSpaceDN w:val="0"/>
              <w:adjustRightInd w:val="0"/>
              <w:jc w:val="both"/>
            </w:pPr>
            <w:r w:rsidRPr="00130312">
              <w:t xml:space="preserve">Тесты в ЭОС </w:t>
            </w:r>
          </w:p>
          <w:p w14:paraId="3A59E8CC" w14:textId="77777777" w:rsidR="00CF2DAE" w:rsidRPr="00130312" w:rsidRDefault="00CF2DAE" w:rsidP="00CF2DAE">
            <w:pPr>
              <w:jc w:val="both"/>
            </w:pPr>
            <w:r w:rsidRPr="00130312">
              <w:lastRenderedPageBreak/>
              <w:t>Аналитический отчет</w:t>
            </w:r>
          </w:p>
        </w:tc>
      </w:tr>
      <w:tr w:rsidR="00CF2DAE" w:rsidRPr="009F76A4" w14:paraId="6B9EEFFB" w14:textId="77777777" w:rsidTr="00130312">
        <w:trPr>
          <w:trHeight w:val="331"/>
        </w:trPr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509C19" w14:textId="77777777" w:rsidR="00CF2DAE" w:rsidRPr="009F76A4" w:rsidRDefault="00CF2DAE" w:rsidP="00CF2DAE">
            <w:pPr>
              <w:autoSpaceDE w:val="0"/>
              <w:autoSpaceDN w:val="0"/>
              <w:adjustRightInd w:val="0"/>
              <w:ind w:firstLine="33"/>
              <w:jc w:val="both"/>
            </w:pPr>
            <w:r w:rsidRPr="00786F43">
              <w:lastRenderedPageBreak/>
              <w:t>ОР-3</w:t>
            </w:r>
          </w:p>
        </w:tc>
        <w:tc>
          <w:tcPr>
            <w:tcW w:w="1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8129DF" w14:textId="77777777" w:rsidR="00CF2DAE" w:rsidRPr="009F76A4" w:rsidRDefault="00CF2DAE" w:rsidP="00CF2DAE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>Демонстрирует владение навыками управления доступом к данным в ИС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303218" w14:textId="77777777" w:rsidR="00CF2DAE" w:rsidRPr="009F76A4" w:rsidRDefault="00CF2DAE" w:rsidP="00CF2DAE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9F76A4">
              <w:t>ОР. 3.1.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E93B8" w14:textId="77777777" w:rsidR="00CF2DAE" w:rsidRPr="009F76A4" w:rsidRDefault="00130312" w:rsidP="00130312">
            <w:pPr>
              <w:autoSpaceDE w:val="0"/>
              <w:autoSpaceDN w:val="0"/>
              <w:adjustRightInd w:val="0"/>
              <w:jc w:val="both"/>
            </w:pPr>
            <w:r w:rsidRPr="009F76A4">
              <w:t>Демонстрирует</w:t>
            </w:r>
            <w:r w:rsidRPr="00130312">
              <w:t xml:space="preserve"> </w:t>
            </w:r>
            <w:r>
              <w:t>навыки</w:t>
            </w:r>
            <w:r w:rsidRPr="009F76A4">
              <w:t xml:space="preserve"> управления доступом к данным в ИС</w:t>
            </w:r>
            <w:r>
              <w:t xml:space="preserve"> в процессе </w:t>
            </w:r>
            <w:r w:rsidRPr="00130312">
              <w:t>организации ИТ-инфраструктуры и управлении информационной безопасностью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75BAE2" w14:textId="77777777" w:rsidR="00CF2DAE" w:rsidRPr="009F76A4" w:rsidRDefault="00CF2DAE" w:rsidP="00CF2DAE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786F43">
              <w:t>ПК-</w:t>
            </w:r>
            <w:r w:rsidRPr="00786F43">
              <w:rPr>
                <w:lang w:val="en-US"/>
              </w:rPr>
              <w:t>18</w:t>
            </w:r>
          </w:p>
          <w:p w14:paraId="458F3D0E" w14:textId="77777777" w:rsidR="00CF2DAE" w:rsidRPr="009F76A4" w:rsidRDefault="00CF2DAE" w:rsidP="00CF2DAE">
            <w:pPr>
              <w:autoSpaceDE w:val="0"/>
              <w:autoSpaceDN w:val="0"/>
              <w:adjustRightInd w:val="0"/>
              <w:jc w:val="both"/>
            </w:pPr>
          </w:p>
          <w:p w14:paraId="23260A78" w14:textId="77777777" w:rsidR="00CF2DAE" w:rsidRPr="009F76A4" w:rsidRDefault="00CF2DAE" w:rsidP="00CF2DAE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6C62E8" w14:textId="77777777" w:rsidR="00CF2DAE" w:rsidRPr="00130312" w:rsidRDefault="00CF2DAE" w:rsidP="00CF2DAE">
            <w:pPr>
              <w:jc w:val="both"/>
            </w:pPr>
            <w:r w:rsidRPr="00130312">
              <w:t>Критерии оценки выполнения лабораторных работ</w:t>
            </w:r>
          </w:p>
          <w:p w14:paraId="2A1B126F" w14:textId="77777777" w:rsidR="00CF2DAE" w:rsidRPr="00D168CA" w:rsidRDefault="00CF2DAE" w:rsidP="00986022">
            <w:pPr>
              <w:jc w:val="both"/>
              <w:rPr>
                <w:highlight w:val="yellow"/>
              </w:rPr>
            </w:pPr>
            <w:r w:rsidRPr="00130312">
              <w:t>Тесты в ЭОС</w:t>
            </w:r>
          </w:p>
        </w:tc>
      </w:tr>
    </w:tbl>
    <w:p w14:paraId="4B697136" w14:textId="77777777" w:rsidR="009E2719" w:rsidRPr="009F76A4" w:rsidRDefault="009E2719" w:rsidP="00040950">
      <w:pPr>
        <w:pStyle w:val="af6"/>
      </w:pPr>
    </w:p>
    <w:p w14:paraId="2728F65E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5. Содержание дисциплины</w:t>
      </w:r>
    </w:p>
    <w:p w14:paraId="69802E24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5.1. Тематический план</w:t>
      </w:r>
    </w:p>
    <w:tbl>
      <w:tblPr>
        <w:tblW w:w="503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560"/>
        <w:gridCol w:w="835"/>
        <w:gridCol w:w="834"/>
        <w:gridCol w:w="1387"/>
        <w:gridCol w:w="1248"/>
        <w:gridCol w:w="836"/>
      </w:tblGrid>
      <w:tr w:rsidR="00140A81" w:rsidRPr="009F76A4" w14:paraId="4F9DC0DC" w14:textId="77777777" w:rsidTr="00140A81">
        <w:trPr>
          <w:trHeight w:val="203"/>
        </w:trPr>
        <w:tc>
          <w:tcPr>
            <w:tcW w:w="46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770B8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02C5F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72435E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Самостоятельная работа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8F3980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Всего часов по дисциплине</w:t>
            </w:r>
          </w:p>
        </w:tc>
      </w:tr>
      <w:tr w:rsidR="00140A81" w:rsidRPr="009F76A4" w14:paraId="30204A70" w14:textId="77777777" w:rsidTr="00140A81">
        <w:trPr>
          <w:trHeight w:val="533"/>
        </w:trPr>
        <w:tc>
          <w:tcPr>
            <w:tcW w:w="46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FC9E3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DE20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E59FD4" w14:textId="77777777" w:rsidR="00140A81" w:rsidRPr="009F76A4" w:rsidRDefault="00140A81" w:rsidP="009F76A4">
            <w:pPr>
              <w:tabs>
                <w:tab w:val="left" w:pos="814"/>
              </w:tabs>
              <w:jc w:val="both"/>
            </w:pPr>
            <w:r w:rsidRPr="009F76A4">
              <w:t xml:space="preserve">Контактная СР (в </w:t>
            </w:r>
            <w:proofErr w:type="spellStart"/>
            <w:r w:rsidRPr="009F76A4">
              <w:t>т.ч</w:t>
            </w:r>
            <w:proofErr w:type="spellEnd"/>
            <w:r w:rsidRPr="009F76A4">
              <w:t xml:space="preserve">. </w:t>
            </w:r>
          </w:p>
          <w:p w14:paraId="4D316E1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C588226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85F54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140A81" w:rsidRPr="009F76A4" w14:paraId="44109246" w14:textId="77777777" w:rsidTr="00140A81">
        <w:trPr>
          <w:trHeight w:val="1"/>
        </w:trPr>
        <w:tc>
          <w:tcPr>
            <w:tcW w:w="46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D47EC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0FAAAD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36C4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Лаб.</w:t>
            </w:r>
          </w:p>
          <w:p w14:paraId="582E2A9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260A7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DAA3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26DD9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140A81" w:rsidRPr="009F76A4" w14:paraId="45E17270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850C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1. Понятие информационной безопасности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0023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F0DD1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5F1D57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57CDA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C3A6C4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140A81" w:rsidRPr="009F76A4" w14:paraId="62079331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F0063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1.1.  Актуальность информационной безопасности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2BF394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C4F35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E760F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7F02B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975E3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6</w:t>
            </w:r>
          </w:p>
        </w:tc>
      </w:tr>
      <w:tr w:rsidR="00140A81" w:rsidRPr="009F76A4" w14:paraId="32982B51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6A5D3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1.2. Угрозы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4867D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184666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517A7D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D4F98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5B47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t>1</w:t>
            </w:r>
            <w:r w:rsidRPr="009F76A4">
              <w:rPr>
                <w:lang w:val="en-US"/>
              </w:rPr>
              <w:t>0</w:t>
            </w:r>
          </w:p>
        </w:tc>
      </w:tr>
      <w:tr w:rsidR="00140A81" w:rsidRPr="009F76A4" w14:paraId="43FD08B9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C29B3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1.3. Вредоносные программы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9702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1A7C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F061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C9770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E8E745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t>1</w:t>
            </w:r>
            <w:r w:rsidRPr="009F76A4">
              <w:rPr>
                <w:lang w:val="en-US"/>
              </w:rPr>
              <w:t>0</w:t>
            </w:r>
          </w:p>
        </w:tc>
      </w:tr>
      <w:tr w:rsidR="00140A81" w:rsidRPr="009F76A4" w14:paraId="03E98D04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44860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2. Системы защиты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D7DA06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D3D33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5B10A5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9A42D0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01FA3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140A81" w:rsidRPr="009F76A4" w14:paraId="20D6C60B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3954A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2.1. Законодательные методы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1312A0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BE3653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3702D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73DEB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342E0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6</w:t>
            </w:r>
          </w:p>
        </w:tc>
      </w:tr>
      <w:tr w:rsidR="00140A81" w:rsidRPr="009F76A4" w14:paraId="2ED8D0B1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78655E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2.2. Организационные методы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D5AB0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0F0A4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0929D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803B6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343B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5</w:t>
            </w:r>
          </w:p>
        </w:tc>
      </w:tr>
      <w:tr w:rsidR="00140A81" w:rsidRPr="009F76A4" w14:paraId="641CA649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AE5A6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2.3. Инженерно-технические методы и средства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8F8D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CFC473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B02FE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B106D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21F6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9</w:t>
            </w:r>
          </w:p>
        </w:tc>
      </w:tr>
      <w:tr w:rsidR="00140A81" w:rsidRPr="009F76A4" w14:paraId="67AD5B98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242ADE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Программные методы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8D5327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C41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5EF77B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4901F3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CAB87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8</w:t>
            </w:r>
          </w:p>
        </w:tc>
      </w:tr>
      <w:tr w:rsidR="00140A81" w:rsidRPr="009F76A4" w14:paraId="55CFD086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9FB24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3. Криптографические методы защиты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883D3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A2445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25D57A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7B8D2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E1DC5E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140A81" w:rsidRPr="009F76A4" w14:paraId="3001F2ED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7F7E5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3.1. Симметричные алгоритмы шифрования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FC63F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54085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8FBCC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t>1</w:t>
            </w:r>
            <w:r w:rsidRPr="009F76A4">
              <w:rPr>
                <w:lang w:val="en-US"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306D8A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73C52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24</w:t>
            </w:r>
          </w:p>
        </w:tc>
      </w:tr>
      <w:tr w:rsidR="00140A81" w:rsidRPr="009F76A4" w14:paraId="633D3D4D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D13F7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3.2.  Ассиметричные алгоритмы шифрования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7CC27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3D7AAA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97BC6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2288F0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EC45C3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t>1</w:t>
            </w:r>
            <w:r w:rsidRPr="009F76A4">
              <w:rPr>
                <w:lang w:val="en-US"/>
              </w:rPr>
              <w:t>2</w:t>
            </w:r>
          </w:p>
        </w:tc>
      </w:tr>
      <w:tr w:rsidR="00140A81" w:rsidRPr="009F76A4" w14:paraId="5B5A48AD" w14:textId="77777777" w:rsidTr="00140A81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65AFA7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4. Построение комплексной системы защиты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107D1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C0359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929F3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0B2718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E7B011" w14:textId="77777777" w:rsidR="00140A81" w:rsidRPr="009F76A4" w:rsidRDefault="00140A81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18</w:t>
            </w:r>
          </w:p>
        </w:tc>
      </w:tr>
      <w:tr w:rsidR="009E2719" w:rsidRPr="009F76A4" w14:paraId="1C44A551" w14:textId="77777777" w:rsidTr="00140A81">
        <w:trPr>
          <w:trHeight w:val="357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30025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49697A" w14:textId="77777777" w:rsidR="009E2719" w:rsidRPr="009F76A4" w:rsidRDefault="009E2719" w:rsidP="009F76A4">
            <w:pPr>
              <w:jc w:val="both"/>
            </w:pPr>
            <w:r w:rsidRPr="009F76A4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604595" w14:textId="77777777" w:rsidR="009E2719" w:rsidRPr="009F76A4" w:rsidRDefault="009E2719" w:rsidP="009F76A4">
            <w:pPr>
              <w:jc w:val="both"/>
              <w:rPr>
                <w:lang w:val="en-US"/>
              </w:rPr>
            </w:pPr>
            <w:r w:rsidRPr="009F76A4">
              <w:t>3</w:t>
            </w:r>
            <w:r w:rsidRPr="009F76A4">
              <w:rPr>
                <w:lang w:val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A6449" w14:textId="77777777" w:rsidR="009E2719" w:rsidRPr="009F76A4" w:rsidRDefault="009E2719" w:rsidP="009F76A4">
            <w:pPr>
              <w:jc w:val="both"/>
              <w:rPr>
                <w:lang w:val="en-US"/>
              </w:rPr>
            </w:pPr>
            <w:r w:rsidRPr="009F76A4">
              <w:t>1</w:t>
            </w:r>
            <w:r w:rsidRPr="009F76A4">
              <w:rPr>
                <w:lang w:val="en-US"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6016F" w14:textId="77777777" w:rsidR="009E2719" w:rsidRPr="009F76A4" w:rsidRDefault="009E2719" w:rsidP="009F76A4">
            <w:pPr>
              <w:jc w:val="both"/>
              <w:rPr>
                <w:lang w:val="en-US"/>
              </w:rPr>
            </w:pPr>
            <w:r w:rsidRPr="009F76A4">
              <w:rPr>
                <w:lang w:val="en-US"/>
              </w:rPr>
              <w:t>44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31F303" w14:textId="77777777" w:rsidR="009E2719" w:rsidRPr="009F76A4" w:rsidRDefault="009E2719" w:rsidP="009F76A4">
            <w:pPr>
              <w:jc w:val="both"/>
              <w:rPr>
                <w:lang w:val="en-US"/>
              </w:rPr>
            </w:pPr>
            <w:r w:rsidRPr="009F76A4">
              <w:t>1</w:t>
            </w:r>
            <w:r w:rsidRPr="009F76A4">
              <w:rPr>
                <w:lang w:val="en-US"/>
              </w:rPr>
              <w:t>08</w:t>
            </w:r>
          </w:p>
        </w:tc>
      </w:tr>
    </w:tbl>
    <w:p w14:paraId="1086C522" w14:textId="77777777" w:rsidR="00130312" w:rsidRDefault="00130312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</w:p>
    <w:p w14:paraId="1D455F61" w14:textId="77777777" w:rsidR="009E2719" w:rsidRDefault="009E2719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5.2. Методы обучения</w:t>
      </w:r>
    </w:p>
    <w:p w14:paraId="0968BE4B" w14:textId="77777777" w:rsidR="00CF2DAE" w:rsidRPr="00CF2DAE" w:rsidRDefault="00CF2DAE" w:rsidP="009F76A4">
      <w:pPr>
        <w:autoSpaceDE w:val="0"/>
        <w:autoSpaceDN w:val="0"/>
        <w:adjustRightInd w:val="0"/>
        <w:ind w:firstLine="709"/>
        <w:jc w:val="both"/>
      </w:pPr>
      <w:r w:rsidRPr="00CF2DAE">
        <w:t>Кейс-технологии</w:t>
      </w:r>
    </w:p>
    <w:p w14:paraId="1259039D" w14:textId="77777777" w:rsidR="00CF2DAE" w:rsidRDefault="00CF2DAE" w:rsidP="009F76A4">
      <w:pPr>
        <w:autoSpaceDE w:val="0"/>
        <w:autoSpaceDN w:val="0"/>
        <w:adjustRightInd w:val="0"/>
        <w:ind w:firstLine="709"/>
        <w:jc w:val="both"/>
        <w:rPr>
          <w:highlight w:val="yellow"/>
        </w:rPr>
      </w:pPr>
      <w:r w:rsidRPr="00CF2DAE">
        <w:t>Контекстное обучение</w:t>
      </w:r>
    </w:p>
    <w:p w14:paraId="7BEC52A2" w14:textId="77777777" w:rsidR="00786F43" w:rsidRDefault="00CF2DAE" w:rsidP="00786F43">
      <w:pPr>
        <w:autoSpaceDE w:val="0"/>
        <w:autoSpaceDN w:val="0"/>
        <w:adjustRightInd w:val="0"/>
        <w:ind w:firstLine="709"/>
        <w:jc w:val="both"/>
      </w:pPr>
      <w:r w:rsidRPr="00CF2DAE">
        <w:t>Работа в группах</w:t>
      </w:r>
    </w:p>
    <w:p w14:paraId="342AFE53" w14:textId="77777777" w:rsidR="00CF2DAE" w:rsidRDefault="00CF2DAE" w:rsidP="00786F43">
      <w:pPr>
        <w:autoSpaceDE w:val="0"/>
        <w:autoSpaceDN w:val="0"/>
        <w:adjustRightInd w:val="0"/>
        <w:ind w:firstLine="709"/>
        <w:jc w:val="both"/>
      </w:pPr>
      <w:r w:rsidRPr="00CF2DAE">
        <w:t>Метод портфолио</w:t>
      </w:r>
    </w:p>
    <w:p w14:paraId="706B7829" w14:textId="77777777" w:rsidR="009E2719" w:rsidRPr="009F76A4" w:rsidRDefault="009E2719" w:rsidP="001044E7">
      <w:pPr>
        <w:ind w:firstLine="709"/>
        <w:jc w:val="both"/>
      </w:pPr>
      <w:r w:rsidRPr="009F76A4">
        <w:t xml:space="preserve">Метод проблемного обучения </w:t>
      </w:r>
    </w:p>
    <w:p w14:paraId="65EDBE12" w14:textId="77777777" w:rsidR="009E2719" w:rsidRPr="009F76A4" w:rsidRDefault="009E2719" w:rsidP="001044E7">
      <w:pPr>
        <w:ind w:firstLine="709"/>
        <w:jc w:val="both"/>
      </w:pPr>
      <w:r w:rsidRPr="009F76A4">
        <w:t>Лабораторный практикум</w:t>
      </w:r>
    </w:p>
    <w:p w14:paraId="6CA19812" w14:textId="77777777" w:rsidR="009E2719" w:rsidRPr="009F76A4" w:rsidRDefault="009E2719" w:rsidP="001044E7">
      <w:pPr>
        <w:ind w:firstLine="709"/>
        <w:jc w:val="both"/>
      </w:pPr>
      <w:r w:rsidRPr="009F76A4">
        <w:t>Проектный метод</w:t>
      </w:r>
    </w:p>
    <w:p w14:paraId="0E53DB16" w14:textId="77777777" w:rsidR="00140A81" w:rsidRPr="009F76A4" w:rsidRDefault="00140A81" w:rsidP="009F76A4">
      <w:pPr>
        <w:jc w:val="both"/>
        <w:rPr>
          <w:b/>
          <w:bCs/>
        </w:rPr>
      </w:pPr>
    </w:p>
    <w:p w14:paraId="420887E0" w14:textId="77777777" w:rsidR="009E2719" w:rsidRPr="009F76A4" w:rsidRDefault="009E2719" w:rsidP="00A642D1">
      <w:pPr>
        <w:ind w:firstLine="709"/>
        <w:jc w:val="both"/>
        <w:rPr>
          <w:b/>
          <w:bCs/>
        </w:rPr>
      </w:pPr>
      <w:r w:rsidRPr="009F76A4">
        <w:rPr>
          <w:b/>
          <w:bCs/>
        </w:rPr>
        <w:t>6. Технологическая карта дисциплины</w:t>
      </w:r>
    </w:p>
    <w:p w14:paraId="5C516EA5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6.1. Рейтинг-план</w:t>
      </w:r>
    </w:p>
    <w:tbl>
      <w:tblPr>
        <w:tblW w:w="491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0"/>
        <w:gridCol w:w="1378"/>
        <w:gridCol w:w="2218"/>
        <w:gridCol w:w="1383"/>
        <w:gridCol w:w="1318"/>
        <w:gridCol w:w="882"/>
        <w:gridCol w:w="834"/>
        <w:gridCol w:w="885"/>
      </w:tblGrid>
      <w:tr w:rsidR="009E2719" w:rsidRPr="009F76A4" w14:paraId="28756497" w14:textId="77777777" w:rsidTr="0069030D">
        <w:trPr>
          <w:trHeight w:val="4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B0E9AB7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№ п/п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A52321A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22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58DE31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Виды учебной деятельности</w:t>
            </w:r>
          </w:p>
          <w:p w14:paraId="3250FA55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обучающегося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A06485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</w:t>
            </w:r>
          </w:p>
        </w:tc>
        <w:tc>
          <w:tcPr>
            <w:tcW w:w="13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3D33C3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 за конкретное задание</w:t>
            </w:r>
          </w:p>
          <w:p w14:paraId="39F77377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(</w:t>
            </w:r>
            <w:proofErr w:type="spellStart"/>
            <w:r w:rsidRPr="009F76A4">
              <w:t>min-max</w:t>
            </w:r>
            <w:proofErr w:type="spellEnd"/>
            <w:r w:rsidRPr="009F76A4">
              <w:t>)</w:t>
            </w:r>
          </w:p>
        </w:tc>
        <w:tc>
          <w:tcPr>
            <w:tcW w:w="8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157BD6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43CB842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Баллы</w:t>
            </w:r>
          </w:p>
        </w:tc>
      </w:tr>
      <w:tr w:rsidR="009E2719" w:rsidRPr="009F76A4" w14:paraId="0F1FCF63" w14:textId="77777777" w:rsidTr="0069030D">
        <w:trPr>
          <w:trHeight w:val="300"/>
        </w:trPr>
        <w:tc>
          <w:tcPr>
            <w:tcW w:w="56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0B991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FBB8CE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2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ED9B77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71FBE6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D96DF6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5C542E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3162C13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Минимальный</w:t>
            </w:r>
          </w:p>
        </w:tc>
        <w:tc>
          <w:tcPr>
            <w:tcW w:w="88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4A593B0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Максимальный</w:t>
            </w:r>
          </w:p>
        </w:tc>
      </w:tr>
      <w:tr w:rsidR="009E2719" w:rsidRPr="009F76A4" w14:paraId="211D1F80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3B399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9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EDDBFB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1. Понятие информационной безопасности</w:t>
            </w:r>
          </w:p>
        </w:tc>
      </w:tr>
      <w:tr w:rsidR="0069030D" w:rsidRPr="009F76A4" w14:paraId="4FEC779A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4E39E1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0F5869" w14:textId="71AFEE71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  <w:rPr>
                <w:strike/>
                <w:highlight w:val="yellow"/>
                <w:lang w:val="en-US"/>
              </w:rPr>
            </w:pPr>
            <w:r w:rsidRPr="00262A1E">
              <w:t>ОР. 1.1.1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F8EBC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38CEC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Оценка </w:t>
            </w:r>
            <w:proofErr w:type="spellStart"/>
            <w:proofErr w:type="gramStart"/>
            <w:r w:rsidRPr="009F76A4">
              <w:t>лаборатор-ных</w:t>
            </w:r>
            <w:proofErr w:type="spellEnd"/>
            <w:proofErr w:type="gramEnd"/>
            <w:r w:rsidRPr="009F76A4">
              <w:t xml:space="preserve"> работ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D236A5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9F76A4">
              <w:t>5-7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87039F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A2E6FE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847E42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</w:tr>
      <w:tr w:rsidR="0069030D" w:rsidRPr="009F76A4" w14:paraId="260CDB38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B52FAE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2ECCB" w14:textId="62516792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  <w:rPr>
                <w:strike/>
                <w:highlight w:val="yellow"/>
                <w:lang w:val="en-US"/>
              </w:rPr>
            </w:pPr>
            <w:r w:rsidRPr="00262A1E">
              <w:t>ОР. 1.1.1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305A3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BE241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Тестовый контроль по разделу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13BF9E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9F76A4">
              <w:t>6-10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AAC85F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D5B249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258930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</w:tr>
      <w:tr w:rsidR="009E2719" w:rsidRPr="009F76A4" w14:paraId="772F8296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42B295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9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C9E3A8" w14:textId="77777777" w:rsidR="009E2719" w:rsidRPr="009F76A4" w:rsidRDefault="009E2719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</w:rPr>
              <w:t>Раздел 2.</w:t>
            </w:r>
            <w:r w:rsidRPr="009F76A4">
              <w:t xml:space="preserve"> </w:t>
            </w:r>
            <w:r w:rsidRPr="009F76A4">
              <w:rPr>
                <w:b/>
                <w:bCs/>
                <w:color w:val="000000"/>
              </w:rPr>
              <w:t>Системы защиты информации</w:t>
            </w:r>
          </w:p>
        </w:tc>
      </w:tr>
      <w:tr w:rsidR="0069030D" w:rsidRPr="009F76A4" w14:paraId="231BF198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B1BD88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bookmarkStart w:id="22" w:name="_GoBack" w:colFirst="1" w:colLast="1"/>
            <w:r w:rsidRPr="009F76A4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C11326" w14:textId="2F46A8B2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  <w:rPr>
                <w:strike/>
                <w:highlight w:val="yellow"/>
                <w:lang w:val="en-US"/>
              </w:rPr>
            </w:pPr>
            <w:r w:rsidRPr="004D609C">
              <w:t>ОР. 1.1.1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0885AD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D14C4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Оценка </w:t>
            </w:r>
            <w:proofErr w:type="spellStart"/>
            <w:proofErr w:type="gramStart"/>
            <w:r w:rsidRPr="009F76A4">
              <w:t>лаборатор-ных</w:t>
            </w:r>
            <w:proofErr w:type="spellEnd"/>
            <w:proofErr w:type="gramEnd"/>
            <w:r w:rsidRPr="009F76A4">
              <w:t xml:space="preserve"> работ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1271A8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center"/>
            </w:pPr>
            <w:r w:rsidRPr="009F76A4">
              <w:t>5-7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9EF453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FFA21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FBA5FE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</w:tr>
      <w:tr w:rsidR="0069030D" w:rsidRPr="009F76A4" w14:paraId="774534C6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0127D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1F6B7" w14:textId="206F53F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  <w:rPr>
                <w:strike/>
                <w:highlight w:val="yellow"/>
                <w:lang w:val="en-US"/>
              </w:rPr>
            </w:pPr>
            <w:r w:rsidRPr="004D609C">
              <w:t>ОР. 1.1.1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8291E5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2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3A646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Тестовый контроль по разделу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ED272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center"/>
            </w:pPr>
            <w:r w:rsidRPr="009F76A4">
              <w:t>7-10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CC6BE7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546CEF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E3FBF1" w14:textId="77777777" w:rsidR="0069030D" w:rsidRPr="009F76A4" w:rsidRDefault="0069030D" w:rsidP="0069030D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</w:tr>
      <w:bookmarkEnd w:id="22"/>
      <w:tr w:rsidR="008A11BE" w:rsidRPr="009F76A4" w14:paraId="7E330239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06832C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9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E2F08C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3. Криптографические методы защиты информации</w:t>
            </w:r>
          </w:p>
        </w:tc>
      </w:tr>
      <w:tr w:rsidR="008A11BE" w:rsidRPr="009F76A4" w14:paraId="50B0CAC7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E93CF9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75F78B" w14:textId="5E937257" w:rsidR="0069030D" w:rsidRDefault="0069030D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ОР. </w:t>
            </w:r>
            <w:r>
              <w:t>1</w:t>
            </w:r>
            <w:r w:rsidRPr="009F76A4">
              <w:t>.1.</w:t>
            </w:r>
            <w:r w:rsidRPr="00CF2DAE">
              <w:t>1</w:t>
            </w:r>
          </w:p>
          <w:p w14:paraId="5FD4BE19" w14:textId="4C6F64AC" w:rsidR="008A11BE" w:rsidRPr="009F76A4" w:rsidRDefault="002B2F14" w:rsidP="009F76A4">
            <w:pPr>
              <w:autoSpaceDE w:val="0"/>
              <w:autoSpaceDN w:val="0"/>
              <w:adjustRightInd w:val="0"/>
              <w:jc w:val="both"/>
              <w:rPr>
                <w:strike/>
                <w:lang w:val="en-US"/>
              </w:rPr>
            </w:pPr>
            <w:r w:rsidRPr="009F76A4">
              <w:t>ОР. 3.1.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8DB446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контактной самостоятельной работы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9D08C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контактных самостоятельных работ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27315" w14:textId="77777777" w:rsidR="008A11BE" w:rsidRPr="009F76A4" w:rsidRDefault="00754561" w:rsidP="009F76A4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9F76A4">
              <w:t>7-</w:t>
            </w:r>
            <w:r w:rsidR="008A11BE" w:rsidRPr="009F76A4">
              <w:t>10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5DFF2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BD0F60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037BC9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</w:tr>
      <w:tr w:rsidR="008A11BE" w:rsidRPr="009F76A4" w14:paraId="15DB232D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6003F2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84119C" w14:textId="77777777" w:rsidR="008A11BE" w:rsidRPr="009F76A4" w:rsidRDefault="002B2F14" w:rsidP="009F76A4">
            <w:pPr>
              <w:autoSpaceDE w:val="0"/>
              <w:autoSpaceDN w:val="0"/>
              <w:adjustRightInd w:val="0"/>
              <w:jc w:val="both"/>
              <w:rPr>
                <w:strike/>
                <w:highlight w:val="yellow"/>
                <w:lang w:val="en-US"/>
              </w:rPr>
            </w:pPr>
            <w:r w:rsidRPr="009F76A4">
              <w:t>ОР. 3.1.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A47E70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376B0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контрольных работ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D1C47" w14:textId="77777777" w:rsidR="008A11BE" w:rsidRPr="009F76A4" w:rsidRDefault="00754561" w:rsidP="009F76A4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9F76A4">
              <w:t>4-</w:t>
            </w:r>
            <w:r w:rsidR="008A11BE" w:rsidRPr="009F76A4">
              <w:t>7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27734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53F48F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D9F6BB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</w:tr>
      <w:tr w:rsidR="008A11BE" w:rsidRPr="009F76A4" w14:paraId="2B16E87D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E13484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9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A86426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4. Построение комплексной системы защиты информации</w:t>
            </w:r>
          </w:p>
        </w:tc>
      </w:tr>
      <w:tr w:rsidR="008A11BE" w:rsidRPr="009F76A4" w14:paraId="7A074626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1BF5B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778DF" w14:textId="77777777" w:rsidR="0069030D" w:rsidRDefault="0069030D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ОР. </w:t>
            </w:r>
            <w:r>
              <w:t>2</w:t>
            </w:r>
            <w:r w:rsidRPr="009F76A4">
              <w:t>.1.</w:t>
            </w:r>
            <w:r w:rsidRPr="00CF2DAE">
              <w:t>1</w:t>
            </w:r>
          </w:p>
          <w:p w14:paraId="7776C585" w14:textId="61DE57B4" w:rsidR="008A11BE" w:rsidRPr="009F76A4" w:rsidRDefault="002B2F14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  <w:lang w:val="en-US"/>
              </w:rPr>
            </w:pPr>
            <w:r w:rsidRPr="009F76A4">
              <w:t>ОР. 3.1.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479C0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реферата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3F8D18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контрольных работ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4C376" w14:textId="77777777" w:rsidR="008A11BE" w:rsidRPr="009F76A4" w:rsidRDefault="00754561" w:rsidP="009F76A4">
            <w:pPr>
              <w:autoSpaceDE w:val="0"/>
              <w:autoSpaceDN w:val="0"/>
              <w:adjustRightInd w:val="0"/>
              <w:jc w:val="center"/>
            </w:pPr>
            <w:r w:rsidRPr="009F76A4">
              <w:t>5-</w:t>
            </w:r>
            <w:r w:rsidR="008A11BE" w:rsidRPr="009F76A4">
              <w:t>7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B555E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26C646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913E13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</w:tr>
      <w:tr w:rsidR="008A11BE" w:rsidRPr="009F76A4" w14:paraId="0A79CF4D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B2B8D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626A8F" w14:textId="77777777" w:rsidR="008A11BE" w:rsidRPr="009F76A4" w:rsidRDefault="002B2F14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  <w:lang w:val="en-US"/>
              </w:rPr>
            </w:pPr>
            <w:r w:rsidRPr="009F76A4">
              <w:t>ОР. 3.1.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9EBB7A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Защита реферата</w:t>
            </w:r>
          </w:p>
          <w:p w14:paraId="7F8B14C1" w14:textId="77777777" w:rsidR="008A11BE" w:rsidRPr="009F76A4" w:rsidRDefault="008A11BE" w:rsidP="009F76A4">
            <w:pPr>
              <w:jc w:val="both"/>
            </w:pPr>
          </w:p>
          <w:p w14:paraId="15A81D5D" w14:textId="77777777" w:rsidR="008A11BE" w:rsidRPr="009F76A4" w:rsidRDefault="008A11BE" w:rsidP="009F76A4">
            <w:pPr>
              <w:jc w:val="both"/>
            </w:pP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B25F7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итогового реферата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6C62E0" w14:textId="77777777" w:rsidR="008A11BE" w:rsidRPr="009F76A4" w:rsidRDefault="00754561" w:rsidP="009F76A4">
            <w:pPr>
              <w:autoSpaceDE w:val="0"/>
              <w:autoSpaceDN w:val="0"/>
              <w:adjustRightInd w:val="0"/>
              <w:jc w:val="center"/>
            </w:pPr>
            <w:r w:rsidRPr="009F76A4">
              <w:t>6-</w:t>
            </w:r>
            <w:r w:rsidR="008A11BE" w:rsidRPr="009F76A4">
              <w:t>12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1A05D0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5DDF9E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588F2F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8A11BE" w:rsidRPr="009F76A4" w14:paraId="4ECA5792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126C8C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DB442D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D33C01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B1BB0C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Экзамен</w:t>
            </w: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1762E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30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FF8CBE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C71A2F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4449A6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30</w:t>
            </w:r>
          </w:p>
        </w:tc>
      </w:tr>
      <w:tr w:rsidR="008A11BE" w:rsidRPr="009F76A4" w14:paraId="359A84BA" w14:textId="77777777" w:rsidTr="0069030D">
        <w:trPr>
          <w:trHeight w:val="30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E55F4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44A48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2816C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Итого: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C0133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6C9C2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6F536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79FB5F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55</w:t>
            </w:r>
          </w:p>
        </w:tc>
        <w:tc>
          <w:tcPr>
            <w:tcW w:w="8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AD54CA" w14:textId="77777777" w:rsidR="008A11BE" w:rsidRPr="009F76A4" w:rsidRDefault="008A11BE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100</w:t>
            </w:r>
          </w:p>
        </w:tc>
      </w:tr>
    </w:tbl>
    <w:p w14:paraId="03E2A805" w14:textId="77777777" w:rsidR="009E2719" w:rsidRPr="009F76A4" w:rsidRDefault="009E2719" w:rsidP="009F76A4">
      <w:pPr>
        <w:autoSpaceDE w:val="0"/>
        <w:autoSpaceDN w:val="0"/>
        <w:adjustRightInd w:val="0"/>
        <w:jc w:val="both"/>
        <w:rPr>
          <w:b/>
          <w:bCs/>
        </w:rPr>
      </w:pPr>
    </w:p>
    <w:p w14:paraId="29547021" w14:textId="77777777" w:rsidR="00853373" w:rsidRPr="009F76A4" w:rsidRDefault="00853373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275E7130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7. Учебно-методическое и информационное обеспечение</w:t>
      </w:r>
    </w:p>
    <w:p w14:paraId="6D29180D" w14:textId="77777777" w:rsidR="009E2719" w:rsidRDefault="009E2719" w:rsidP="00901DA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7.1. Основная литература</w:t>
      </w:r>
    </w:p>
    <w:p w14:paraId="5C8C8DDA" w14:textId="77777777" w:rsidR="007A076B" w:rsidRDefault="007A076B" w:rsidP="00901DA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</w:p>
    <w:p w14:paraId="172ACA07" w14:textId="77777777" w:rsidR="007A076B" w:rsidRPr="007A076B" w:rsidRDefault="007A076B" w:rsidP="00A757A8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  <w:lang w:eastAsia="ru-RU"/>
        </w:rPr>
      </w:pPr>
      <w:r w:rsidRPr="007A076B">
        <w:rPr>
          <w:rFonts w:ascii="Times New Roman" w:hAnsi="Times New Roman"/>
          <w:color w:val="454545"/>
          <w:sz w:val="24"/>
          <w:szCs w:val="24"/>
          <w:lang w:eastAsia="ru-RU"/>
        </w:rPr>
        <w:t>Прохорова, О.В. Информационная безопасность и защита информации : учебник / О.В. Прохорова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</w:t>
      </w:r>
      <w:r w:rsidRPr="007A076B">
        <w:rPr>
          <w:rFonts w:ascii="Times New Roman" w:hAnsi="Times New Roman"/>
          <w:color w:val="454545"/>
          <w:sz w:val="24"/>
          <w:szCs w:val="24"/>
          <w:lang w:eastAsia="ru-RU"/>
        </w:rPr>
        <w:lastRenderedPageBreak/>
        <w:t xml:space="preserve">строительный университет, 2014. - 113 с. : табл., схем., ил. - </w:t>
      </w:r>
      <w:proofErr w:type="spellStart"/>
      <w:r w:rsidRPr="007A076B">
        <w:rPr>
          <w:rFonts w:ascii="Times New Roman" w:hAnsi="Times New Roman"/>
          <w:color w:val="454545"/>
          <w:sz w:val="24"/>
          <w:szCs w:val="24"/>
          <w:lang w:eastAsia="ru-RU"/>
        </w:rPr>
        <w:t>Библиогр</w:t>
      </w:r>
      <w:proofErr w:type="spellEnd"/>
      <w:r w:rsidRPr="007A076B">
        <w:rPr>
          <w:rFonts w:ascii="Times New Roman" w:hAnsi="Times New Roman"/>
          <w:color w:val="454545"/>
          <w:sz w:val="24"/>
          <w:szCs w:val="24"/>
          <w:lang w:eastAsia="ru-RU"/>
        </w:rPr>
        <w:t>. в кн. - ISBN 978-5-9585-0603-3 ; То же [Электронный ресурс]. - URL: </w:t>
      </w:r>
      <w:hyperlink r:id="rId12" w:history="1">
        <w:r w:rsidRPr="007A076B">
          <w:rPr>
            <w:rFonts w:ascii="Times New Roman" w:hAnsi="Times New Roman"/>
            <w:color w:val="006CA1"/>
            <w:sz w:val="24"/>
            <w:szCs w:val="24"/>
            <w:lang w:eastAsia="ru-RU"/>
          </w:rPr>
          <w:t>http://biblioclub.ru/index.php?page=book&amp;id=438331</w:t>
        </w:r>
      </w:hyperlink>
      <w:r w:rsidRPr="007A076B">
        <w:rPr>
          <w:rFonts w:ascii="Times New Roman" w:hAnsi="Times New Roman"/>
          <w:color w:val="454545"/>
          <w:sz w:val="24"/>
          <w:szCs w:val="24"/>
          <w:lang w:eastAsia="ru-RU"/>
        </w:rPr>
        <w:t> </w:t>
      </w:r>
      <w:r w:rsidRPr="00FC4C24">
        <w:rPr>
          <w:rFonts w:ascii="Times New Roman" w:hAnsi="Times New Roman"/>
          <w:color w:val="454545"/>
          <w:sz w:val="24"/>
          <w:szCs w:val="24"/>
          <w:lang w:eastAsia="ru-RU"/>
        </w:rPr>
        <w:t>.</w:t>
      </w:r>
    </w:p>
    <w:p w14:paraId="5F951C3F" w14:textId="77777777" w:rsidR="00FC4C24" w:rsidRPr="00FC4C24" w:rsidRDefault="00FC4C24" w:rsidP="00A757A8">
      <w:pPr>
        <w:pStyle w:val="a9"/>
        <w:numPr>
          <w:ilvl w:val="0"/>
          <w:numId w:val="13"/>
        </w:numPr>
        <w:jc w:val="both"/>
        <w:rPr>
          <w:rFonts w:ascii="Times New Roman" w:hAnsi="Times New Roman"/>
          <w:sz w:val="24"/>
          <w:szCs w:val="24"/>
        </w:rPr>
      </w:pPr>
      <w:r w:rsidRPr="00AE546D">
        <w:rPr>
          <w:rFonts w:ascii="Times New Roman" w:hAnsi="Times New Roman"/>
          <w:sz w:val="24"/>
          <w:szCs w:val="24"/>
        </w:rPr>
        <w:t>Технологии защиты информации в компьютерных сетях / Н.А. Руденков, А.В. Пролетарский, Е.В. Смирнова, А.М. </w:t>
      </w:r>
      <w:proofErr w:type="spellStart"/>
      <w:r w:rsidRPr="00AE546D">
        <w:rPr>
          <w:rFonts w:ascii="Times New Roman" w:hAnsi="Times New Roman"/>
          <w:sz w:val="24"/>
          <w:szCs w:val="24"/>
        </w:rPr>
        <w:t>Суровов</w:t>
      </w:r>
      <w:proofErr w:type="spellEnd"/>
      <w:r w:rsidRPr="00AE546D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AE546D">
        <w:rPr>
          <w:rFonts w:ascii="Times New Roman" w:hAnsi="Times New Roman"/>
          <w:sz w:val="24"/>
          <w:szCs w:val="24"/>
        </w:rPr>
        <w:t>испр</w:t>
      </w:r>
      <w:proofErr w:type="spellEnd"/>
      <w:r w:rsidRPr="00AE546D">
        <w:rPr>
          <w:rFonts w:ascii="Times New Roman" w:hAnsi="Times New Roman"/>
          <w:sz w:val="24"/>
          <w:szCs w:val="24"/>
        </w:rPr>
        <w:t xml:space="preserve">. - Москва : Национальный Открытый Университет «ИНТУИТ», 2016. - 369 с. : ил. ; То же [Электронный ресурс]. - URL: </w:t>
      </w:r>
      <w:hyperlink r:id="rId13" w:history="1">
        <w:r w:rsidRPr="00AE546D">
          <w:rPr>
            <w:rStyle w:val="af"/>
            <w:rFonts w:ascii="Times New Roman" w:hAnsi="Times New Roman"/>
            <w:sz w:val="24"/>
            <w:szCs w:val="24"/>
          </w:rPr>
          <w:t>http://biblioclub.ru/index.php?page=book&amp;id=428820</w:t>
        </w:r>
      </w:hyperlink>
    </w:p>
    <w:p w14:paraId="76699571" w14:textId="77777777" w:rsidR="007A076B" w:rsidRPr="007A076B" w:rsidRDefault="007A076B" w:rsidP="00A757A8">
      <w:pPr>
        <w:pStyle w:val="a9"/>
        <w:numPr>
          <w:ilvl w:val="0"/>
          <w:numId w:val="13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7A076B">
        <w:rPr>
          <w:rFonts w:ascii="Times New Roman" w:hAnsi="Times New Roman"/>
          <w:sz w:val="24"/>
          <w:szCs w:val="24"/>
        </w:rPr>
        <w:t>Мякишев</w:t>
      </w:r>
      <w:proofErr w:type="spellEnd"/>
      <w:r w:rsidRPr="007A076B">
        <w:rPr>
          <w:rFonts w:ascii="Times New Roman" w:hAnsi="Times New Roman"/>
          <w:sz w:val="24"/>
          <w:szCs w:val="24"/>
        </w:rPr>
        <w:t>, Д.В. Принципы и методы создания надежного программного обеспечения АСУТП : методическое пособие / Д.В. </w:t>
      </w:r>
      <w:proofErr w:type="spellStart"/>
      <w:r w:rsidRPr="007A076B">
        <w:rPr>
          <w:rFonts w:ascii="Times New Roman" w:hAnsi="Times New Roman"/>
          <w:sz w:val="24"/>
          <w:szCs w:val="24"/>
        </w:rPr>
        <w:t>Мякишев</w:t>
      </w:r>
      <w:proofErr w:type="spellEnd"/>
      <w:r w:rsidRPr="007A076B">
        <w:rPr>
          <w:rFonts w:ascii="Times New Roman" w:hAnsi="Times New Roman"/>
          <w:sz w:val="24"/>
          <w:szCs w:val="24"/>
        </w:rPr>
        <w:t xml:space="preserve">. - Москва ; Вологда : Инфра-Инженерия, 2017. - 115 с. : ил., схем., табл. - </w:t>
      </w:r>
      <w:proofErr w:type="spellStart"/>
      <w:r w:rsidRPr="007A07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076B">
        <w:rPr>
          <w:rFonts w:ascii="Times New Roman" w:hAnsi="Times New Roman"/>
          <w:sz w:val="24"/>
          <w:szCs w:val="24"/>
        </w:rPr>
        <w:t xml:space="preserve">. в кн. - ISBN 978-5-9729-0179-1 ; То же [Электронный ресурс]. - URL: </w:t>
      </w:r>
      <w:hyperlink r:id="rId14" w:history="1">
        <w:r w:rsidRPr="007A076B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http://biblioclub.ru/index.php?page=book&amp;id=466489</w:t>
        </w:r>
      </w:hyperlink>
      <w:r w:rsidRPr="007A076B">
        <w:rPr>
          <w:rFonts w:ascii="Times New Roman" w:hAnsi="Times New Roman"/>
          <w:sz w:val="24"/>
          <w:szCs w:val="24"/>
        </w:rPr>
        <w:t xml:space="preserve"> </w:t>
      </w:r>
      <w:r w:rsidRPr="000C29BF">
        <w:rPr>
          <w:rFonts w:ascii="Times New Roman" w:hAnsi="Times New Roman"/>
          <w:sz w:val="24"/>
          <w:szCs w:val="24"/>
        </w:rPr>
        <w:t>.</w:t>
      </w:r>
    </w:p>
    <w:p w14:paraId="4B971A38" w14:textId="77777777" w:rsidR="009E2719" w:rsidRDefault="009E2719" w:rsidP="00901DAD">
      <w:pPr>
        <w:tabs>
          <w:tab w:val="left" w:pos="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7.2. Дополнительная литература</w:t>
      </w:r>
    </w:p>
    <w:p w14:paraId="7ED5AE15" w14:textId="77777777" w:rsidR="007A076B" w:rsidRDefault="007A076B" w:rsidP="00901DAD">
      <w:pPr>
        <w:tabs>
          <w:tab w:val="left" w:pos="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</w:p>
    <w:p w14:paraId="6684505D" w14:textId="77777777" w:rsidR="007A076B" w:rsidRPr="007A076B" w:rsidRDefault="007A076B" w:rsidP="00A757A8">
      <w:pPr>
        <w:pStyle w:val="a9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A076B">
        <w:rPr>
          <w:rFonts w:ascii="Times New Roman" w:hAnsi="Times New Roman"/>
          <w:color w:val="454545"/>
          <w:sz w:val="24"/>
          <w:szCs w:val="24"/>
        </w:rPr>
        <w:t>Информационные технологии : учебник / Ю.Ю. Громов, И.В. </w:t>
      </w:r>
      <w:proofErr w:type="spellStart"/>
      <w:r w:rsidRPr="007A076B">
        <w:rPr>
          <w:rFonts w:ascii="Times New Roman" w:hAnsi="Times New Roman"/>
          <w:color w:val="454545"/>
          <w:sz w:val="24"/>
          <w:szCs w:val="24"/>
        </w:rPr>
        <w:t>Дидрих</w:t>
      </w:r>
      <w:proofErr w:type="spellEnd"/>
      <w:r w:rsidRPr="007A076B">
        <w:rPr>
          <w:rFonts w:ascii="Times New Roman" w:hAnsi="Times New Roman"/>
          <w:color w:val="454545"/>
          <w:sz w:val="24"/>
          <w:szCs w:val="24"/>
        </w:rPr>
        <w:t xml:space="preserve">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- 260 с. : ил., табл., схем. - </w:t>
      </w:r>
      <w:proofErr w:type="spellStart"/>
      <w:r w:rsidRPr="007A076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7A076B">
        <w:rPr>
          <w:rFonts w:ascii="Times New Roman" w:hAnsi="Times New Roman"/>
          <w:color w:val="454545"/>
          <w:sz w:val="24"/>
          <w:szCs w:val="24"/>
        </w:rPr>
        <w:t>. в кн. - ISBN 978-5-8265-1428-3 ; То же [Электронный ресурс]. - URL: </w:t>
      </w:r>
      <w:hyperlink r:id="rId15" w:history="1">
        <w:r w:rsidRPr="007A076B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http://biblioclub.ru/index.php?page=book&amp;id=444641</w:t>
        </w:r>
      </w:hyperlink>
      <w:r w:rsidRPr="007A076B">
        <w:rPr>
          <w:rFonts w:ascii="Times New Roman" w:hAnsi="Times New Roman"/>
          <w:color w:val="454545"/>
          <w:sz w:val="24"/>
          <w:szCs w:val="24"/>
        </w:rPr>
        <w:t> </w:t>
      </w:r>
      <w:r w:rsidRPr="000C29BF">
        <w:rPr>
          <w:rFonts w:ascii="Times New Roman" w:hAnsi="Times New Roman"/>
          <w:color w:val="454545"/>
          <w:sz w:val="24"/>
          <w:szCs w:val="24"/>
        </w:rPr>
        <w:t>.</w:t>
      </w:r>
    </w:p>
    <w:p w14:paraId="7D0BFFFC" w14:textId="77777777" w:rsidR="00FC4C24" w:rsidRPr="00314B41" w:rsidRDefault="00FC4C24" w:rsidP="00A757A8">
      <w:pPr>
        <w:pStyle w:val="a9"/>
        <w:numPr>
          <w:ilvl w:val="0"/>
          <w:numId w:val="14"/>
        </w:numPr>
        <w:autoSpaceDE w:val="0"/>
        <w:spacing w:after="0" w:line="36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314B41">
        <w:rPr>
          <w:rFonts w:ascii="Times New Roman" w:hAnsi="Times New Roman"/>
          <w:sz w:val="24"/>
          <w:szCs w:val="24"/>
        </w:rPr>
        <w:t xml:space="preserve">Методологические основы построения защищенных автоматизированных систем: учебное пособие  </w:t>
      </w:r>
      <w:hyperlink r:id="rId16" w:history="1">
        <w:r w:rsidRPr="00462DF7">
          <w:rPr>
            <w:rFonts w:ascii="Times New Roman" w:hAnsi="Times New Roman"/>
            <w:sz w:val="24"/>
            <w:szCs w:val="24"/>
          </w:rPr>
          <w:t>http://biblioclub.ru/index.php?page=book_red&amp;id=255851</w:t>
        </w:r>
      </w:hyperlink>
    </w:p>
    <w:p w14:paraId="50685E95" w14:textId="77777777" w:rsidR="00040950" w:rsidRDefault="00040950" w:rsidP="00A757A8">
      <w:pPr>
        <w:numPr>
          <w:ilvl w:val="0"/>
          <w:numId w:val="14"/>
        </w:numPr>
        <w:spacing w:line="276" w:lineRule="auto"/>
        <w:jc w:val="both"/>
      </w:pPr>
      <w:proofErr w:type="spellStart"/>
      <w:r w:rsidRPr="00143C7E">
        <w:t>Аверченков</w:t>
      </w:r>
      <w:proofErr w:type="spellEnd"/>
      <w:r w:rsidRPr="00143C7E">
        <w:t xml:space="preserve"> В.И., Рытов М.Ю.</w:t>
      </w:r>
      <w:r w:rsidRPr="00143C7E">
        <w:rPr>
          <w:rFonts w:ascii="Arial" w:hAnsi="Arial" w:cs="Arial"/>
          <w:color w:val="222222"/>
          <w:sz w:val="42"/>
          <w:szCs w:val="42"/>
        </w:rPr>
        <w:t xml:space="preserve"> </w:t>
      </w:r>
      <w:r w:rsidRPr="00143C7E">
        <w:t>Служба защиты информации: организация и управление: учебное</w:t>
      </w:r>
      <w:r w:rsidRPr="005B6959">
        <w:rPr>
          <w:color w:val="000000"/>
        </w:rPr>
        <w:t xml:space="preserve"> пособие для вузов. </w:t>
      </w:r>
      <w:proofErr w:type="gramStart"/>
      <w:r w:rsidRPr="005B6959">
        <w:rPr>
          <w:color w:val="000000"/>
        </w:rPr>
        <w:t>.М.</w:t>
      </w:r>
      <w:proofErr w:type="gramEnd"/>
      <w:r w:rsidRPr="005B6959">
        <w:rPr>
          <w:color w:val="000000"/>
        </w:rPr>
        <w:t xml:space="preserve">: Флинта. 2016 </w:t>
      </w:r>
      <w:hyperlink r:id="rId17" w:history="1">
        <w:r w:rsidRPr="002D7128">
          <w:rPr>
            <w:rStyle w:val="af"/>
            <w:color w:val="000000"/>
          </w:rPr>
          <w:t>https://biblioclub.ru/index.php?page=book_red&amp;id=93356&amp;sr=1</w:t>
        </w:r>
      </w:hyperlink>
    </w:p>
    <w:p w14:paraId="4F0153AB" w14:textId="77777777" w:rsidR="007A076B" w:rsidRPr="007A076B" w:rsidRDefault="007A076B" w:rsidP="00A757A8">
      <w:pPr>
        <w:pStyle w:val="a9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7A076B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7A076B">
        <w:rPr>
          <w:rFonts w:ascii="Times New Roman" w:hAnsi="Times New Roman"/>
          <w:color w:val="454545"/>
          <w:sz w:val="24"/>
          <w:szCs w:val="24"/>
        </w:rPr>
        <w:t>, Ю.П. Планирование и организация вывода программного продукта на рынок : учебное пособие / Ю.П. </w:t>
      </w:r>
      <w:proofErr w:type="spellStart"/>
      <w:r w:rsidRPr="007A076B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7A076B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2017. - 121 с. : ил. - </w:t>
      </w:r>
      <w:proofErr w:type="spellStart"/>
      <w:r w:rsidRPr="007A076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7A076B">
        <w:rPr>
          <w:rFonts w:ascii="Times New Roman" w:hAnsi="Times New Roman"/>
          <w:color w:val="454545"/>
          <w:sz w:val="24"/>
          <w:szCs w:val="24"/>
        </w:rPr>
        <w:t>.: с. 115-117. - ISBN 978-5-4332-0258-0 ; То же [Электронный ресурс]. - URL: </w:t>
      </w:r>
      <w:hyperlink r:id="rId18" w:history="1">
        <w:r w:rsidRPr="007A076B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http://biblioclub.ru/index.php?page=book&amp;id=481009</w:t>
        </w:r>
      </w:hyperlink>
      <w:r w:rsidRPr="007A076B">
        <w:rPr>
          <w:rFonts w:ascii="Times New Roman" w:hAnsi="Times New Roman"/>
          <w:color w:val="454545"/>
          <w:sz w:val="24"/>
          <w:szCs w:val="24"/>
        </w:rPr>
        <w:t> </w:t>
      </w:r>
    </w:p>
    <w:p w14:paraId="00F3A349" w14:textId="77777777" w:rsidR="009E2719" w:rsidRPr="009F76A4" w:rsidRDefault="009E2719" w:rsidP="00901DA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1DCBEB08" w14:textId="77777777" w:rsidR="00040950" w:rsidRPr="009F76A4" w:rsidRDefault="00040950" w:rsidP="00A757A8">
      <w:pPr>
        <w:numPr>
          <w:ilvl w:val="0"/>
          <w:numId w:val="27"/>
        </w:numPr>
        <w:spacing w:line="276" w:lineRule="auto"/>
        <w:jc w:val="both"/>
      </w:pPr>
      <w:r w:rsidRPr="009F76A4">
        <w:t>Защита персональных данных в информационных системах: лабораторный практикум</w:t>
      </w:r>
    </w:p>
    <w:p w14:paraId="33045EA3" w14:textId="77777777" w:rsidR="00040950" w:rsidRPr="009F76A4" w:rsidRDefault="00F440E8" w:rsidP="00040950">
      <w:pPr>
        <w:spacing w:line="276" w:lineRule="auto"/>
        <w:ind w:left="720"/>
        <w:jc w:val="both"/>
      </w:pPr>
      <w:hyperlink r:id="rId19" w:history="1">
        <w:r w:rsidR="00040950" w:rsidRPr="009F76A4">
          <w:t>http://biblioclub.ru/index.php?page=book_red&amp;id=494823&amp;sr=1</w:t>
        </w:r>
      </w:hyperlink>
    </w:p>
    <w:p w14:paraId="49AF5231" w14:textId="77777777" w:rsidR="00040950" w:rsidRPr="009F76A4" w:rsidRDefault="00040950" w:rsidP="00A757A8">
      <w:pPr>
        <w:numPr>
          <w:ilvl w:val="0"/>
          <w:numId w:val="27"/>
        </w:numPr>
        <w:spacing w:line="276" w:lineRule="auto"/>
        <w:jc w:val="both"/>
      </w:pPr>
      <w:r w:rsidRPr="009F76A4">
        <w:t>Методологические основы построения защищенных автоматизированных систем: учебное пособие</w:t>
      </w:r>
      <w:r>
        <w:t xml:space="preserve"> </w:t>
      </w:r>
      <w:hyperlink r:id="rId20" w:history="1">
        <w:r w:rsidRPr="009F76A4">
          <w:t>http://biblioclub.ru/index.php?page=book_red&amp;id=255851</w:t>
        </w:r>
      </w:hyperlink>
    </w:p>
    <w:p w14:paraId="65F1021E" w14:textId="77777777" w:rsidR="009E2719" w:rsidRDefault="009E2719" w:rsidP="00901DA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9EB3906" w14:textId="77777777" w:rsidR="00040950" w:rsidRPr="00040950" w:rsidRDefault="00040950" w:rsidP="00A757A8">
      <w:pPr>
        <w:pStyle w:val="af6"/>
        <w:numPr>
          <w:ilvl w:val="0"/>
          <w:numId w:val="26"/>
        </w:numPr>
        <w:rPr>
          <w:color w:val="auto"/>
        </w:rPr>
      </w:pPr>
      <w:r w:rsidRPr="00040950">
        <w:t xml:space="preserve">Федеральный закон о защите информации http://www.consultant.ru/document/cons_doc_LAW_61798/ </w:t>
      </w:r>
    </w:p>
    <w:p w14:paraId="7FF78C3E" w14:textId="77777777" w:rsidR="00040950" w:rsidRPr="002645DA" w:rsidRDefault="00040950" w:rsidP="00A757A8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Style w:val="af"/>
        </w:rPr>
      </w:pPr>
      <w:r w:rsidRPr="002645DA">
        <w:t xml:space="preserve">РД 50-34.698-90. Методические указания. Информационная технология. Комплекс стандартов и руководящих документов на автоматизированные </w:t>
      </w:r>
      <w:r w:rsidRPr="002645DA">
        <w:lastRenderedPageBreak/>
        <w:t xml:space="preserve">системы. Автоматизированные системы. Требования к содержанию документов. Ссылка на электронный ресурс: </w:t>
      </w:r>
      <w:hyperlink r:id="rId21" w:history="1">
        <w:r w:rsidRPr="002645DA">
          <w:rPr>
            <w:rStyle w:val="af"/>
          </w:rPr>
          <w:t>http://goo.gl/Lq7gU2</w:t>
        </w:r>
      </w:hyperlink>
    </w:p>
    <w:p w14:paraId="56CC2A65" w14:textId="77777777" w:rsidR="00040950" w:rsidRPr="004B5FE2" w:rsidRDefault="00040950" w:rsidP="00A757A8">
      <w:pPr>
        <w:pStyle w:val="af6"/>
        <w:numPr>
          <w:ilvl w:val="0"/>
          <w:numId w:val="26"/>
        </w:numPr>
        <w:rPr>
          <w:color w:val="auto"/>
        </w:rPr>
      </w:pPr>
      <w:r w:rsidRPr="004B5FE2">
        <w:rPr>
          <w:color w:val="auto"/>
        </w:rPr>
        <w:t>Распоряжение Правительства Российской Федерации от 30 декабря 2016 г. № 2602-«План мероприятий ("дорожная карта") по теме "Развитие отрасли информационных технологий".</w:t>
      </w:r>
      <w:r>
        <w:rPr>
          <w:color w:val="auto"/>
        </w:rPr>
        <w:t xml:space="preserve"> </w:t>
      </w:r>
      <w:r w:rsidRPr="004B5FE2">
        <w:rPr>
          <w:color w:val="auto"/>
        </w:rPr>
        <w:t xml:space="preserve"> http://government.ru/media/files/41d4b29db7c74fb9ad46.pdf </w:t>
      </w:r>
    </w:p>
    <w:p w14:paraId="718358E7" w14:textId="77777777" w:rsidR="009E2719" w:rsidRPr="009F76A4" w:rsidRDefault="009E2719" w:rsidP="009F76A4">
      <w:pPr>
        <w:jc w:val="both"/>
      </w:pPr>
    </w:p>
    <w:p w14:paraId="56F68B8E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8. Фонды оценочных средств</w:t>
      </w:r>
    </w:p>
    <w:p w14:paraId="4B54A751" w14:textId="77777777" w:rsidR="009E2719" w:rsidRPr="009F76A4" w:rsidRDefault="009E2719" w:rsidP="009F76A4">
      <w:pPr>
        <w:ind w:firstLine="709"/>
        <w:jc w:val="both"/>
        <w:rPr>
          <w:spacing w:val="-4"/>
        </w:rPr>
      </w:pPr>
      <w:r w:rsidRPr="009F76A4">
        <w:rPr>
          <w:spacing w:val="-4"/>
        </w:rPr>
        <w:t>Фонд оценочных средств представлен в Приложении 1.</w:t>
      </w:r>
    </w:p>
    <w:p w14:paraId="09A3BB60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69580965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716D5862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9.1. Описание материально-технической базы</w:t>
      </w:r>
    </w:p>
    <w:p w14:paraId="0AE488A3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9F76A4"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9F76A4">
        <w:t>базой,  обеспечивающей</w:t>
      </w:r>
      <w:proofErr w:type="gramEnd"/>
      <w:r w:rsidRPr="009F76A4"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C5A9161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9F76A4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98830F9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</w:p>
    <w:p w14:paraId="38CB8850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833E83">
        <w:t>Перечень программного обеспечения</w:t>
      </w:r>
    </w:p>
    <w:p w14:paraId="73394651" w14:textId="77777777" w:rsidR="00833E83" w:rsidRPr="00972AA5" w:rsidRDefault="00833E83" w:rsidP="00833E83">
      <w:pPr>
        <w:pStyle w:val="afa"/>
        <w:spacing w:line="276" w:lineRule="auto"/>
        <w:ind w:left="360"/>
      </w:pPr>
      <w:r w:rsidRPr="00833E83">
        <w:rPr>
          <w:rFonts w:ascii="Ubuntu" w:eastAsia="Ubuntu" w:hAnsi="Ubuntu" w:cs="Ubuntu"/>
          <w:color w:val="3C3C3C"/>
          <w:lang w:val="en-US"/>
        </w:rPr>
        <w:t>Office</w:t>
      </w:r>
      <w:r w:rsidRPr="00972AA5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Professional</w:t>
      </w:r>
      <w:r w:rsidRPr="00972AA5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Plus</w:t>
      </w:r>
      <w:r w:rsidRPr="00972AA5">
        <w:rPr>
          <w:rFonts w:ascii="Ubuntu" w:eastAsia="Ubuntu" w:hAnsi="Ubuntu" w:cs="Ubuntu"/>
          <w:color w:val="3C3C3C"/>
        </w:rPr>
        <w:t xml:space="preserve"> 2013</w:t>
      </w:r>
    </w:p>
    <w:p w14:paraId="774B88C9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MS Project 2010</w:t>
      </w:r>
    </w:p>
    <w:p w14:paraId="27CB6E7F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Microsoft Visual Studio</w:t>
      </w:r>
    </w:p>
    <w:p w14:paraId="425AD222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OpenOffice</w:t>
      </w:r>
    </w:p>
    <w:p w14:paraId="313C2D95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WinRar</w:t>
      </w:r>
      <w:proofErr w:type="spellEnd"/>
    </w:p>
    <w:p w14:paraId="6CAD6EB0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 xml:space="preserve">Mozilla </w:t>
      </w: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FireFox</w:t>
      </w:r>
      <w:proofErr w:type="spellEnd"/>
    </w:p>
    <w:p w14:paraId="547C53AB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ErWIN</w:t>
      </w:r>
      <w:proofErr w:type="spellEnd"/>
      <w:r w:rsidRPr="00833E83">
        <w:rPr>
          <w:rFonts w:ascii="Ubuntu" w:eastAsia="Ubuntu" w:hAnsi="Ubuntu" w:cs="Ubuntu"/>
          <w:color w:val="3C3C3C"/>
          <w:lang w:val="en-US"/>
        </w:rPr>
        <w:t xml:space="preserve"> Data modeler r8</w:t>
      </w:r>
    </w:p>
    <w:p w14:paraId="40A2992B" w14:textId="77777777" w:rsidR="00833E83" w:rsidRPr="00972AA5" w:rsidRDefault="00833E83" w:rsidP="00833E83">
      <w:pPr>
        <w:pStyle w:val="afa"/>
        <w:spacing w:line="276" w:lineRule="auto"/>
        <w:ind w:left="360"/>
      </w:pPr>
      <w:proofErr w:type="gramStart"/>
      <w:r w:rsidRPr="00833E83">
        <w:rPr>
          <w:rFonts w:ascii="Ubuntu" w:eastAsia="Ubuntu" w:hAnsi="Ubuntu" w:cs="Ubuntu"/>
          <w:color w:val="3C3C3C"/>
          <w:lang w:val="en-US"/>
        </w:rPr>
        <w:t>Mathcad</w:t>
      </w:r>
      <w:r w:rsidRPr="00972AA5">
        <w:rPr>
          <w:rFonts w:ascii="Ubuntu" w:eastAsia="Ubuntu" w:hAnsi="Ubuntu" w:cs="Ubuntu"/>
          <w:color w:val="3C3C3C"/>
        </w:rPr>
        <w:t xml:space="preserve">  </w:t>
      </w: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EducationUniversity</w:t>
      </w:r>
      <w:proofErr w:type="spellEnd"/>
      <w:proofErr w:type="gramEnd"/>
      <w:r w:rsidRPr="00972AA5">
        <w:rPr>
          <w:rFonts w:ascii="Ubuntu" w:eastAsia="Ubuntu" w:hAnsi="Ubuntu" w:cs="Ubuntu"/>
          <w:color w:val="3C3C3C"/>
        </w:rPr>
        <w:t xml:space="preserve"> </w:t>
      </w:r>
    </w:p>
    <w:p w14:paraId="38DADC7D" w14:textId="77777777" w:rsidR="00833E83" w:rsidRPr="00972AA5" w:rsidRDefault="00833E83" w:rsidP="00833E83">
      <w:pPr>
        <w:pStyle w:val="afa"/>
        <w:spacing w:line="276" w:lineRule="auto"/>
        <w:ind w:left="360"/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Matlab</w:t>
      </w:r>
      <w:proofErr w:type="spellEnd"/>
      <w:r w:rsidRPr="00972AA5">
        <w:rPr>
          <w:rFonts w:ascii="Ubuntu" w:eastAsia="Ubuntu" w:hAnsi="Ubuntu" w:cs="Ubuntu"/>
          <w:color w:val="3C3C3C"/>
        </w:rPr>
        <w:t xml:space="preserve"> 6</w:t>
      </w:r>
    </w:p>
    <w:p w14:paraId="3F498765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</w:p>
    <w:p w14:paraId="02DBFB52" w14:textId="77777777" w:rsidR="00C01D9D" w:rsidRDefault="00C01D9D" w:rsidP="009F76A4">
      <w:pPr>
        <w:autoSpaceDE w:val="0"/>
        <w:autoSpaceDN w:val="0"/>
        <w:adjustRightInd w:val="0"/>
        <w:ind w:firstLine="709"/>
        <w:jc w:val="both"/>
      </w:pPr>
    </w:p>
    <w:p w14:paraId="4C453328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9F76A4">
        <w:t>Перечень информационных справочных систем</w:t>
      </w:r>
    </w:p>
    <w:p w14:paraId="15C8727B" w14:textId="77777777" w:rsidR="009E2719" w:rsidRPr="009F76A4" w:rsidRDefault="00702F77" w:rsidP="009F76A4">
      <w:pPr>
        <w:autoSpaceDE w:val="0"/>
        <w:autoSpaceDN w:val="0"/>
        <w:adjustRightInd w:val="0"/>
        <w:ind w:firstLine="709"/>
        <w:jc w:val="both"/>
      </w:pPr>
      <w:r w:rsidRPr="00702F77">
        <w:t>https://www.intuit.ru - официальный сайт Национального открытого университета</w:t>
      </w:r>
    </w:p>
    <w:p w14:paraId="45DCA735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9F76A4">
        <w:t>www.elibrary.ru</w:t>
      </w:r>
      <w:r w:rsidRPr="009F76A4">
        <w:tab/>
        <w:t xml:space="preserve">    Научная электронная библиотека</w:t>
      </w:r>
    </w:p>
    <w:p w14:paraId="3D0783E1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9F76A4">
        <w:t xml:space="preserve">https://elibrary.ru   Универсальные базы данных изданий </w:t>
      </w:r>
    </w:p>
    <w:p w14:paraId="645B3098" w14:textId="77777777" w:rsidR="009E2719" w:rsidRPr="009F76A4" w:rsidRDefault="009E2719" w:rsidP="009F76A4">
      <w:pPr>
        <w:autoSpaceDE w:val="0"/>
        <w:autoSpaceDN w:val="0"/>
        <w:adjustRightInd w:val="0"/>
        <w:ind w:firstLine="709"/>
        <w:jc w:val="both"/>
      </w:pPr>
      <w:r w:rsidRPr="009F76A4">
        <w:t>http://window.edu.ru/      Единое окно доступа к образовательным ресурсам</w:t>
      </w:r>
    </w:p>
    <w:p w14:paraId="1964199A" w14:textId="77777777" w:rsidR="009E2719" w:rsidRDefault="009E2719" w:rsidP="009F76A4">
      <w:pPr>
        <w:jc w:val="both"/>
        <w:rPr>
          <w:b/>
          <w:bCs/>
          <w:color w:val="FF0000"/>
        </w:rPr>
      </w:pPr>
    </w:p>
    <w:p w14:paraId="3036EF61" w14:textId="77777777" w:rsidR="00C457D9" w:rsidRDefault="00C457D9" w:rsidP="009F76A4">
      <w:pPr>
        <w:jc w:val="both"/>
        <w:rPr>
          <w:b/>
          <w:bCs/>
          <w:color w:val="FF0000"/>
        </w:rPr>
      </w:pPr>
    </w:p>
    <w:p w14:paraId="468A2C30" w14:textId="77777777" w:rsidR="00C457D9" w:rsidRDefault="00C457D9" w:rsidP="009F76A4">
      <w:pPr>
        <w:jc w:val="both"/>
        <w:rPr>
          <w:b/>
          <w:bCs/>
          <w:color w:val="FF0000"/>
        </w:rPr>
      </w:pPr>
    </w:p>
    <w:p w14:paraId="3DCE0002" w14:textId="77777777" w:rsidR="00C457D9" w:rsidRDefault="00C457D9" w:rsidP="009F76A4">
      <w:pPr>
        <w:jc w:val="both"/>
        <w:rPr>
          <w:b/>
          <w:bCs/>
          <w:color w:val="FF0000"/>
        </w:rPr>
      </w:pPr>
    </w:p>
    <w:p w14:paraId="22E32D03" w14:textId="77777777" w:rsidR="00C457D9" w:rsidRDefault="00C457D9" w:rsidP="009F76A4">
      <w:pPr>
        <w:jc w:val="both"/>
        <w:rPr>
          <w:b/>
          <w:bCs/>
          <w:color w:val="FF0000"/>
        </w:rPr>
      </w:pPr>
    </w:p>
    <w:p w14:paraId="00428F3B" w14:textId="77777777" w:rsidR="00C457D9" w:rsidRDefault="00C457D9" w:rsidP="009F76A4">
      <w:pPr>
        <w:jc w:val="both"/>
        <w:rPr>
          <w:b/>
          <w:bCs/>
          <w:color w:val="FF0000"/>
        </w:rPr>
      </w:pPr>
    </w:p>
    <w:p w14:paraId="147D7452" w14:textId="77777777" w:rsidR="00C457D9" w:rsidRDefault="00C457D9" w:rsidP="009F76A4">
      <w:pPr>
        <w:jc w:val="both"/>
        <w:rPr>
          <w:b/>
          <w:bCs/>
          <w:color w:val="FF0000"/>
        </w:rPr>
      </w:pPr>
    </w:p>
    <w:p w14:paraId="2BE435E0" w14:textId="77777777" w:rsidR="00C457D9" w:rsidRPr="009F76A4" w:rsidRDefault="00C457D9" w:rsidP="009F76A4">
      <w:pPr>
        <w:jc w:val="both"/>
        <w:rPr>
          <w:b/>
          <w:bCs/>
          <w:color w:val="FF0000"/>
        </w:rPr>
      </w:pPr>
    </w:p>
    <w:p w14:paraId="6CF38A2D" w14:textId="77777777" w:rsidR="005158AC" w:rsidRPr="007C4F1C" w:rsidRDefault="005158AC" w:rsidP="009F76A4">
      <w:pPr>
        <w:pStyle w:val="2"/>
        <w:jc w:val="center"/>
        <w:rPr>
          <w:b/>
          <w:u w:val="none"/>
        </w:rPr>
      </w:pPr>
      <w:bookmarkStart w:id="23" w:name="_Toc508180045"/>
      <w:bookmarkStart w:id="24" w:name="_Toc512281992"/>
      <w:r w:rsidRPr="007C4F1C">
        <w:rPr>
          <w:b/>
          <w:u w:val="none"/>
        </w:rPr>
        <w:lastRenderedPageBreak/>
        <w:t>5.2. ПРОГРАММА ДИСЦИПЛИНЫ</w:t>
      </w:r>
      <w:bookmarkEnd w:id="23"/>
    </w:p>
    <w:p w14:paraId="5608CE6B" w14:textId="77777777" w:rsidR="00052330" w:rsidRPr="007C4F1C" w:rsidRDefault="007C4F1C" w:rsidP="009F76A4">
      <w:pPr>
        <w:pStyle w:val="2"/>
        <w:jc w:val="center"/>
        <w:rPr>
          <w:b/>
          <w:u w:val="none"/>
        </w:rPr>
      </w:pPr>
      <w:r w:rsidRPr="007C4F1C">
        <w:rPr>
          <w:b/>
          <w:u w:val="none"/>
        </w:rPr>
        <w:t>«СОВРЕМЕННЫЕ МЕТОДИКИ ТЕСТИРОВАНИЯ РАЗРАБАТЫВАЕМЫХ ИНФОРМАЦИОННЫХ СИСТЕМ</w:t>
      </w:r>
      <w:bookmarkEnd w:id="24"/>
      <w:r w:rsidRPr="007C4F1C">
        <w:rPr>
          <w:b/>
          <w:u w:val="none"/>
        </w:rPr>
        <w:t>»</w:t>
      </w:r>
    </w:p>
    <w:p w14:paraId="2AE3B245" w14:textId="77777777" w:rsidR="00DB48A2" w:rsidRPr="009F76A4" w:rsidRDefault="00DB48A2" w:rsidP="009F76A4">
      <w:pPr>
        <w:jc w:val="both"/>
        <w:rPr>
          <w:color w:val="FF0000"/>
        </w:rPr>
      </w:pPr>
    </w:p>
    <w:p w14:paraId="7C3ABAE8" w14:textId="77777777" w:rsidR="00656F92" w:rsidRPr="009F76A4" w:rsidRDefault="00656F92" w:rsidP="009F76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1. Пояснительная записка</w:t>
      </w:r>
    </w:p>
    <w:p w14:paraId="74215F2C" w14:textId="77777777" w:rsidR="00656F92" w:rsidRPr="009F76A4" w:rsidRDefault="00656F92" w:rsidP="009F76A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9F76A4">
        <w:t>Дисциплина «Современные методики тестирования разрабатываемых информационных систем» относится к базовой части образовательного модуля «Модификация и сопровождение информационных систем», где студенты формируют представление о тестировании и его необходимости в современном процессе разработки информационных систем, получают знания о видах и методах тестирования, получают знания об основах теории тестирования, формируют представление о процессе тестирования на разных этапах жизненного цикла разработки.</w:t>
      </w:r>
    </w:p>
    <w:p w14:paraId="3F4D15CB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14:paraId="0B49DB80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2. Место в структуре модуля</w:t>
      </w:r>
    </w:p>
    <w:p w14:paraId="2B766D4E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</w:pPr>
      <w:r w:rsidRPr="009F76A4">
        <w:t>Данная дисциплина относится к</w:t>
      </w:r>
      <w:r w:rsidRPr="009F76A4">
        <w:rPr>
          <w:color w:val="FF0000"/>
        </w:rPr>
        <w:t xml:space="preserve"> </w:t>
      </w:r>
      <w:r w:rsidRPr="009F76A4">
        <w:t>базовой части Б1.Б образовательного модуля «Модификация и сопровождение информационных систем».</w:t>
      </w:r>
      <w:r w:rsidRPr="009F76A4">
        <w:rPr>
          <w:color w:val="FF0000"/>
        </w:rPr>
        <w:t xml:space="preserve"> </w:t>
      </w:r>
      <w:r w:rsidRPr="009F76A4">
        <w:t>Для изучения данной дисциплины необходимы знания по дисциплинам модуля К.М.11 «Информационные системы»</w:t>
      </w:r>
    </w:p>
    <w:p w14:paraId="794C1ED3" w14:textId="77777777" w:rsidR="00656F92" w:rsidRDefault="00656F92" w:rsidP="009F76A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9F76A4">
        <w:rPr>
          <w:color w:val="000000"/>
        </w:rPr>
        <w:t xml:space="preserve">Количество контактных часов </w:t>
      </w:r>
      <w:proofErr w:type="gramStart"/>
      <w:r w:rsidRPr="009F76A4">
        <w:rPr>
          <w:color w:val="000000"/>
        </w:rPr>
        <w:t xml:space="preserve">– </w:t>
      </w:r>
      <w:r w:rsidRPr="009F76A4">
        <w:rPr>
          <w:color w:val="FF0000"/>
        </w:rPr>
        <w:t xml:space="preserve"> </w:t>
      </w:r>
      <w:r w:rsidRPr="009F76A4">
        <w:rPr>
          <w:color w:val="000000"/>
        </w:rPr>
        <w:t>54</w:t>
      </w:r>
      <w:proofErr w:type="gramEnd"/>
      <w:r w:rsidRPr="009F76A4">
        <w:rPr>
          <w:color w:val="000000"/>
        </w:rPr>
        <w:t xml:space="preserve"> </w:t>
      </w:r>
      <w:proofErr w:type="spellStart"/>
      <w:r w:rsidRPr="009F76A4">
        <w:rPr>
          <w:color w:val="000000"/>
        </w:rPr>
        <w:t>ак</w:t>
      </w:r>
      <w:proofErr w:type="spellEnd"/>
      <w:r w:rsidRPr="009F76A4">
        <w:rPr>
          <w:color w:val="000000"/>
        </w:rPr>
        <w:t xml:space="preserve"> .час; самостоятельная работа студента – 18 </w:t>
      </w:r>
      <w:proofErr w:type="spellStart"/>
      <w:r w:rsidRPr="009F76A4">
        <w:rPr>
          <w:color w:val="000000"/>
        </w:rPr>
        <w:t>ак</w:t>
      </w:r>
      <w:proofErr w:type="spellEnd"/>
      <w:r w:rsidRPr="009F76A4">
        <w:rPr>
          <w:color w:val="000000"/>
        </w:rPr>
        <w:t>. час.</w:t>
      </w:r>
    </w:p>
    <w:p w14:paraId="78478E84" w14:textId="77777777" w:rsidR="00B935F2" w:rsidRPr="009F76A4" w:rsidRDefault="00B935F2" w:rsidP="009F76A4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14:paraId="6C33668C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3. Цели и задачи</w:t>
      </w:r>
    </w:p>
    <w:p w14:paraId="0AF1E7CC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i/>
          <w:iCs/>
          <w:color w:val="FF0000"/>
        </w:rPr>
      </w:pPr>
      <w:r w:rsidRPr="009F76A4">
        <w:rPr>
          <w:i/>
          <w:iCs/>
        </w:rPr>
        <w:t>Цель дисциплины</w:t>
      </w:r>
      <w:r w:rsidRPr="009F76A4">
        <w:rPr>
          <w:color w:val="FF0000"/>
          <w:spacing w:val="3"/>
        </w:rPr>
        <w:t xml:space="preserve">- </w:t>
      </w:r>
      <w:r w:rsidRPr="009F76A4">
        <w:t>обеспечение знаниями и навыками по вопросам контроля качества информационных систем - верификации и тестирования информационной системы.</w:t>
      </w:r>
    </w:p>
    <w:p w14:paraId="7D5635FA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rPr>
          <w:i/>
          <w:iCs/>
        </w:rPr>
        <w:t>Задачи дисциплины:</w:t>
      </w:r>
    </w:p>
    <w:p w14:paraId="6F61B2DA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>– способствовать приобретению навыков настройки ИС для решения прикладных задач в процессе тестирования разрабатываемых информационных систем</w:t>
      </w:r>
      <w:r w:rsidRPr="009F76A4">
        <w:rPr>
          <w:color w:val="FF0000"/>
        </w:rPr>
        <w:t>;</w:t>
      </w:r>
    </w:p>
    <w:p w14:paraId="121738EE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 xml:space="preserve">– обеспечить формирование навыков интеграции ИС с существующими ИС заказчика и ее экспертизы в процессе тестирования информационных </w:t>
      </w:r>
      <w:proofErr w:type="gramStart"/>
      <w:r w:rsidRPr="009F76A4">
        <w:t xml:space="preserve">систем </w:t>
      </w:r>
      <w:r w:rsidRPr="009F76A4">
        <w:rPr>
          <w:color w:val="FF0000"/>
        </w:rPr>
        <w:t>;</w:t>
      </w:r>
      <w:proofErr w:type="gramEnd"/>
    </w:p>
    <w:p w14:paraId="1FEFACF3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t>– создать условия для приобретения навыков грамотного управления доступом к данным в ИС в процессе тестирования разрабатываемых информационных систем</w:t>
      </w:r>
      <w:proofErr w:type="gramStart"/>
      <w:r w:rsidRPr="009F76A4">
        <w:t xml:space="preserve"> </w:t>
      </w:r>
      <w:r w:rsidRPr="009F76A4">
        <w:rPr>
          <w:color w:val="FF0000"/>
        </w:rPr>
        <w:t>.</w:t>
      </w:r>
      <w:r w:rsidRPr="009F76A4">
        <w:t>.</w:t>
      </w:r>
      <w:proofErr w:type="gramEnd"/>
    </w:p>
    <w:p w14:paraId="48CA9961" w14:textId="77777777" w:rsidR="00656F92" w:rsidRPr="009F76A4" w:rsidRDefault="00656F92" w:rsidP="009F76A4">
      <w:pPr>
        <w:jc w:val="both"/>
      </w:pPr>
    </w:p>
    <w:p w14:paraId="1F6AF36F" w14:textId="77777777" w:rsidR="00656F92" w:rsidRPr="000E0F24" w:rsidRDefault="00656F92" w:rsidP="000E0F2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4"/>
        <w:gridCol w:w="2491"/>
        <w:gridCol w:w="1110"/>
        <w:gridCol w:w="1938"/>
        <w:gridCol w:w="1387"/>
        <w:gridCol w:w="2216"/>
      </w:tblGrid>
      <w:tr w:rsidR="00656F92" w:rsidRPr="009F76A4" w14:paraId="0078D1D1" w14:textId="77777777" w:rsidTr="000079E3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09B0F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модуля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D6735B" w14:textId="77777777" w:rsidR="00656F92" w:rsidRPr="009F76A4" w:rsidRDefault="00656F92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14476C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04BA26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661B53" w14:textId="77777777" w:rsidR="00656F92" w:rsidRPr="000079E3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0079E3">
              <w:t>Код компетенций ОПОП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32F8A0" w14:textId="77777777" w:rsidR="00656F92" w:rsidRPr="000079E3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0079E3">
              <w:t>Средства оценивания ОР</w:t>
            </w:r>
          </w:p>
        </w:tc>
      </w:tr>
      <w:tr w:rsidR="001A7A7B" w:rsidRPr="009F76A4" w14:paraId="6CED0E77" w14:textId="77777777" w:rsidTr="000079E3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16018A" w14:textId="77777777" w:rsidR="001A7A7B" w:rsidRPr="009F76A4" w:rsidRDefault="001A7A7B" w:rsidP="00A459FD">
            <w:pPr>
              <w:jc w:val="both"/>
              <w:rPr>
                <w:highlight w:val="yellow"/>
              </w:rPr>
            </w:pPr>
            <w:r w:rsidRPr="009F76A4">
              <w:t>ОР</w:t>
            </w:r>
            <w:r>
              <w:t>.</w:t>
            </w:r>
            <w:r w:rsidRPr="009F76A4">
              <w:t>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45D0F9" w14:textId="77777777" w:rsidR="001A7A7B" w:rsidRPr="009F76A4" w:rsidRDefault="001A7A7B" w:rsidP="00A459FD">
            <w:pPr>
              <w:ind w:left="58"/>
              <w:jc w:val="both"/>
            </w:pPr>
            <w:r w:rsidRPr="009F76A4">
              <w:t>Демонстрирует владение навыками настройки ИС для решения прикладных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E841F" w14:textId="77777777" w:rsidR="001A7A7B" w:rsidRPr="009F76A4" w:rsidRDefault="001A7A7B" w:rsidP="00A459FD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1A7A7B">
              <w:t>ОР.</w:t>
            </w:r>
            <w:r>
              <w:t>1</w:t>
            </w:r>
            <w:r w:rsidRPr="001A7A7B">
              <w:t>.</w:t>
            </w:r>
            <w:r w:rsidRPr="001A7A7B">
              <w:rPr>
                <w:lang w:val="en-US"/>
              </w:rPr>
              <w:t>2</w:t>
            </w:r>
            <w:r w:rsidRPr="001A7A7B">
              <w:t>.</w:t>
            </w:r>
            <w:r w:rsidRPr="001A7A7B">
              <w:rPr>
                <w:lang w:val="en-US"/>
              </w:rPr>
              <w:t>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CF84C9" w14:textId="77777777" w:rsidR="001A7A7B" w:rsidRPr="00EE4379" w:rsidRDefault="00EE4379" w:rsidP="00EE4379">
            <w:pPr>
              <w:autoSpaceDE w:val="0"/>
              <w:autoSpaceDN w:val="0"/>
              <w:adjustRightInd w:val="0"/>
              <w:jc w:val="both"/>
            </w:pPr>
            <w:r w:rsidRPr="00EE4379">
              <w:t xml:space="preserve">Демонстрирует способность настройки ИС для решения прикладных задач </w:t>
            </w:r>
            <w:proofErr w:type="gramStart"/>
            <w:r w:rsidRPr="00EE4379">
              <w:t>и  тестирование</w:t>
            </w:r>
            <w:proofErr w:type="gramEnd"/>
            <w:r w:rsidRPr="00EE4379">
              <w:t xml:space="preserve"> компонентов информационных систем по заданным сценариям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25DF98" w14:textId="77777777" w:rsidR="001A7A7B" w:rsidRPr="00F713D5" w:rsidRDefault="001A7A7B" w:rsidP="00A459FD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ОПК-</w:t>
            </w:r>
            <w:proofErr w:type="gramStart"/>
            <w:r w:rsidRPr="009F76A4">
              <w:t xml:space="preserve">1 </w:t>
            </w:r>
            <w:r w:rsidRPr="009F76A4">
              <w:rPr>
                <w:color w:val="000000"/>
              </w:rPr>
              <w:t xml:space="preserve"> </w:t>
            </w:r>
            <w:r w:rsidRPr="00A459FD">
              <w:t>ПК</w:t>
            </w:r>
            <w:proofErr w:type="gramEnd"/>
            <w:r w:rsidRPr="00A459FD">
              <w:t>-15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FFBC7D" w14:textId="77777777" w:rsidR="001A7A7B" w:rsidRPr="000079E3" w:rsidRDefault="000079E3" w:rsidP="00A757A8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 творческого задания.</w:t>
            </w:r>
          </w:p>
          <w:p w14:paraId="60EEBAF6" w14:textId="77777777" w:rsidR="000079E3" w:rsidRPr="000079E3" w:rsidRDefault="000079E3" w:rsidP="00A757A8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 лабораторных работ.</w:t>
            </w:r>
          </w:p>
          <w:p w14:paraId="41874802" w14:textId="77777777" w:rsidR="000079E3" w:rsidRDefault="000079E3" w:rsidP="00A757A8">
            <w:pPr>
              <w:autoSpaceDE w:val="0"/>
              <w:autoSpaceDN w:val="0"/>
              <w:adjustRightInd w:val="0"/>
              <w:jc w:val="both"/>
            </w:pPr>
            <w:r w:rsidRPr="000079E3">
              <w:t>Тесты в ЭОС.</w:t>
            </w:r>
          </w:p>
          <w:p w14:paraId="7DE249FE" w14:textId="77777777" w:rsidR="000079E3" w:rsidRDefault="000079E3" w:rsidP="00A757A8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</w:t>
            </w:r>
            <w:r w:rsidRPr="009F76A4">
              <w:t xml:space="preserve"> кейс-заданий</w:t>
            </w:r>
            <w:r>
              <w:t>.</w:t>
            </w:r>
          </w:p>
          <w:p w14:paraId="6D3D8A3C" w14:textId="77777777" w:rsidR="000079E3" w:rsidRPr="00D168CA" w:rsidRDefault="000079E3" w:rsidP="00A757A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>
              <w:t xml:space="preserve"> </w:t>
            </w:r>
            <w:r w:rsidRPr="000079E3">
              <w:t>Критерии оценки</w:t>
            </w:r>
            <w:r>
              <w:t xml:space="preserve"> дискуссии.</w:t>
            </w:r>
          </w:p>
        </w:tc>
      </w:tr>
      <w:tr w:rsidR="001A7A7B" w:rsidRPr="009F76A4" w14:paraId="6D4F6399" w14:textId="77777777" w:rsidTr="000079E3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50D002" w14:textId="77777777" w:rsidR="001A7A7B" w:rsidRPr="009F76A4" w:rsidRDefault="001A7A7B" w:rsidP="00A459FD">
            <w:pPr>
              <w:jc w:val="both"/>
              <w:rPr>
                <w:highlight w:val="yellow"/>
              </w:rPr>
            </w:pPr>
            <w:r w:rsidRPr="009F76A4">
              <w:t>ОР</w:t>
            </w:r>
            <w:r>
              <w:t>.</w:t>
            </w:r>
            <w:r w:rsidRPr="009F76A4">
              <w:t>2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8C269" w14:textId="77777777" w:rsidR="001A7A7B" w:rsidRPr="009F76A4" w:rsidRDefault="001A7A7B" w:rsidP="00A459FD">
            <w:pPr>
              <w:ind w:left="58"/>
              <w:jc w:val="both"/>
            </w:pPr>
            <w:r w:rsidRPr="009F76A4">
              <w:t xml:space="preserve">Демонстрирует владение навыками </w:t>
            </w:r>
            <w:r w:rsidRPr="009F76A4">
              <w:lastRenderedPageBreak/>
              <w:t xml:space="preserve">интеграции ИС с существующими ИС заказчика и ее экспертизы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6D5EB" w14:textId="77777777" w:rsidR="001A7A7B" w:rsidRPr="00F713D5" w:rsidRDefault="001A7A7B" w:rsidP="001A7A7B">
            <w:pPr>
              <w:autoSpaceDE w:val="0"/>
              <w:autoSpaceDN w:val="0"/>
              <w:adjustRightInd w:val="0"/>
              <w:ind w:firstLine="33"/>
              <w:jc w:val="both"/>
              <w:rPr>
                <w:highlight w:val="yellow"/>
              </w:rPr>
            </w:pPr>
            <w:r w:rsidRPr="001A7A7B">
              <w:lastRenderedPageBreak/>
              <w:t>ОР.</w:t>
            </w:r>
            <w:r>
              <w:t>2</w:t>
            </w:r>
            <w:r w:rsidRPr="001A7A7B">
              <w:t>.</w:t>
            </w:r>
            <w:r w:rsidRPr="000079E3">
              <w:t>2</w:t>
            </w:r>
            <w:r w:rsidRPr="001A7A7B">
              <w:t>.</w:t>
            </w:r>
            <w:r w:rsidRPr="000079E3">
              <w:t>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594C72" w14:textId="77777777" w:rsidR="001A7A7B" w:rsidRPr="009F76A4" w:rsidRDefault="00EE4379" w:rsidP="00EE4379">
            <w:pPr>
              <w:autoSpaceDE w:val="0"/>
              <w:autoSpaceDN w:val="0"/>
              <w:adjustRightInd w:val="0"/>
              <w:jc w:val="both"/>
            </w:pPr>
            <w:r w:rsidRPr="00EE4379">
              <w:t xml:space="preserve">Демонстрирует способность </w:t>
            </w:r>
            <w:r w:rsidRPr="009F76A4">
              <w:lastRenderedPageBreak/>
              <w:t xml:space="preserve">интеграции ИС с существующими ИС заказчика и ее экспертизы </w:t>
            </w:r>
            <w:proofErr w:type="gramStart"/>
            <w:r w:rsidRPr="00EE4379">
              <w:t>и  тестирование</w:t>
            </w:r>
            <w:proofErr w:type="gramEnd"/>
            <w:r w:rsidRPr="00EE4379">
              <w:t xml:space="preserve"> компонентов информационных систем по заданным сценариям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D6A2D7" w14:textId="77777777" w:rsidR="001A7A7B" w:rsidRPr="00F713D5" w:rsidRDefault="001A7A7B" w:rsidP="00A459FD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A459FD">
              <w:lastRenderedPageBreak/>
              <w:t>ПК-15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21288" w14:textId="77777777" w:rsidR="000079E3" w:rsidRP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 xml:space="preserve">Критерии оценки выполнения </w:t>
            </w:r>
            <w:r w:rsidRPr="000079E3">
              <w:lastRenderedPageBreak/>
              <w:t>творческого задания.</w:t>
            </w:r>
          </w:p>
          <w:p w14:paraId="40FDD222" w14:textId="77777777" w:rsidR="000079E3" w:rsidRP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 лабораторных работ.</w:t>
            </w:r>
          </w:p>
          <w:p w14:paraId="64733D50" w14:textId="77777777" w:rsid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Тесты в ЭОС.</w:t>
            </w:r>
          </w:p>
          <w:p w14:paraId="34041389" w14:textId="77777777" w:rsid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</w:t>
            </w:r>
            <w:r w:rsidRPr="009F76A4">
              <w:t xml:space="preserve"> кейс-заданий</w:t>
            </w:r>
            <w:r>
              <w:t>.</w:t>
            </w:r>
          </w:p>
          <w:p w14:paraId="1B6E30B6" w14:textId="77777777" w:rsidR="001A7A7B" w:rsidRPr="00D168CA" w:rsidRDefault="000079E3" w:rsidP="000079E3">
            <w:pPr>
              <w:jc w:val="both"/>
              <w:rPr>
                <w:highlight w:val="yellow"/>
              </w:rPr>
            </w:pPr>
            <w:r>
              <w:t xml:space="preserve"> </w:t>
            </w:r>
            <w:r w:rsidRPr="000079E3">
              <w:t>Критерии оценки</w:t>
            </w:r>
            <w:r>
              <w:t xml:space="preserve"> дискуссии.</w:t>
            </w:r>
          </w:p>
        </w:tc>
      </w:tr>
      <w:tr w:rsidR="001A7A7B" w:rsidRPr="009F76A4" w14:paraId="7EF4AE4A" w14:textId="77777777" w:rsidTr="000079E3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ACC83D" w14:textId="77777777" w:rsidR="001A7A7B" w:rsidRPr="009F76A4" w:rsidRDefault="001A7A7B" w:rsidP="00A459FD">
            <w:pPr>
              <w:autoSpaceDE w:val="0"/>
              <w:autoSpaceDN w:val="0"/>
              <w:adjustRightInd w:val="0"/>
              <w:ind w:firstLine="33"/>
              <w:jc w:val="both"/>
            </w:pPr>
            <w:r w:rsidRPr="001A7A7B">
              <w:lastRenderedPageBreak/>
              <w:t>ОР-3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8A961E" w14:textId="77777777" w:rsidR="001A7A7B" w:rsidRPr="009F76A4" w:rsidRDefault="001A7A7B" w:rsidP="00A459FD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>Демонстрирует владение навыками управления доступом к данным в ИС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ADBB17" w14:textId="77777777" w:rsidR="001A7A7B" w:rsidRPr="009F76A4" w:rsidRDefault="001A7A7B" w:rsidP="00A459FD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1A7A7B">
              <w:t>ОР.3.</w:t>
            </w:r>
            <w:r w:rsidRPr="001A7A7B">
              <w:rPr>
                <w:lang w:val="en-US"/>
              </w:rPr>
              <w:t>2</w:t>
            </w:r>
            <w:r w:rsidRPr="001A7A7B">
              <w:t>.</w:t>
            </w:r>
            <w:r w:rsidRPr="001A7A7B">
              <w:rPr>
                <w:lang w:val="en-US"/>
              </w:rPr>
              <w:t>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F320D" w14:textId="77777777" w:rsidR="001A7A7B" w:rsidRPr="009F76A4" w:rsidRDefault="00EE4379" w:rsidP="00EE437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EE4379">
              <w:t xml:space="preserve">Демонстрирует способность </w:t>
            </w:r>
            <w:r w:rsidRPr="009F76A4">
              <w:t>управления доступом к данным в ИС</w:t>
            </w:r>
            <w:r w:rsidRPr="00EE4379">
              <w:t xml:space="preserve"> </w:t>
            </w:r>
            <w:proofErr w:type="gramStart"/>
            <w:r w:rsidRPr="00EE4379">
              <w:t xml:space="preserve">и </w:t>
            </w:r>
            <w:r>
              <w:t xml:space="preserve"> тестирования</w:t>
            </w:r>
            <w:proofErr w:type="gramEnd"/>
            <w:r w:rsidRPr="00EE4379">
              <w:t xml:space="preserve"> компонентов информационных систем по заданным сценариям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600E9E" w14:textId="77777777" w:rsidR="001A7A7B" w:rsidRPr="00F713D5" w:rsidRDefault="001A7A7B" w:rsidP="00A459FD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C10F87">
              <w:t>ПК-12;</w:t>
            </w:r>
            <w:r w:rsidRPr="001A7A7B">
              <w:t xml:space="preserve"> </w:t>
            </w:r>
            <w:r w:rsidRPr="00A459FD">
              <w:t>ПК-15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D7A78" w14:textId="77777777" w:rsidR="000079E3" w:rsidRP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 творческого задания.</w:t>
            </w:r>
          </w:p>
          <w:p w14:paraId="12F03AD8" w14:textId="77777777" w:rsidR="000079E3" w:rsidRP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 лабораторных работ.</w:t>
            </w:r>
          </w:p>
          <w:p w14:paraId="250E1DA7" w14:textId="77777777" w:rsid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Тесты в ЭОС.</w:t>
            </w:r>
          </w:p>
          <w:p w14:paraId="29945773" w14:textId="77777777" w:rsidR="000079E3" w:rsidRDefault="000079E3" w:rsidP="000079E3">
            <w:pPr>
              <w:autoSpaceDE w:val="0"/>
              <w:autoSpaceDN w:val="0"/>
              <w:adjustRightInd w:val="0"/>
              <w:jc w:val="both"/>
            </w:pPr>
            <w:r w:rsidRPr="000079E3">
              <w:t>Критерии оценки выполнения</w:t>
            </w:r>
            <w:r w:rsidRPr="009F76A4">
              <w:t xml:space="preserve"> кейс-заданий</w:t>
            </w:r>
            <w:r>
              <w:t>.</w:t>
            </w:r>
          </w:p>
          <w:p w14:paraId="3AEBB111" w14:textId="77777777" w:rsidR="001A7A7B" w:rsidRPr="00F713D5" w:rsidRDefault="000079E3" w:rsidP="000079E3">
            <w:pPr>
              <w:jc w:val="both"/>
              <w:rPr>
                <w:color w:val="FF0000"/>
                <w:highlight w:val="yellow"/>
              </w:rPr>
            </w:pPr>
            <w:r>
              <w:t xml:space="preserve"> </w:t>
            </w:r>
            <w:r w:rsidRPr="000079E3">
              <w:t>Критерии оценки</w:t>
            </w:r>
            <w:r>
              <w:t xml:space="preserve"> дискуссии.</w:t>
            </w:r>
          </w:p>
        </w:tc>
      </w:tr>
    </w:tbl>
    <w:p w14:paraId="0BCF5A47" w14:textId="77777777" w:rsidR="00656F92" w:rsidRDefault="00656F92" w:rsidP="009F76A4">
      <w:pPr>
        <w:jc w:val="both"/>
        <w:rPr>
          <w:b/>
          <w:bCs/>
          <w:color w:val="FF0000"/>
        </w:rPr>
      </w:pPr>
    </w:p>
    <w:p w14:paraId="2CC6FFFB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5. Содержание дисциплины</w:t>
      </w:r>
    </w:p>
    <w:p w14:paraId="6956FDC6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5.1. Тематический план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001"/>
        <w:gridCol w:w="835"/>
        <w:gridCol w:w="834"/>
        <w:gridCol w:w="1387"/>
        <w:gridCol w:w="1211"/>
        <w:gridCol w:w="1122"/>
      </w:tblGrid>
      <w:tr w:rsidR="00F90982" w:rsidRPr="009F76A4" w14:paraId="7199CCB3" w14:textId="77777777" w:rsidTr="00130406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527A9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3678CD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0C5514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Самостоятельная работа</w:t>
            </w:r>
          </w:p>
        </w:tc>
        <w:tc>
          <w:tcPr>
            <w:tcW w:w="11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CBCD8F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Всего часов по дисциплине</w:t>
            </w:r>
          </w:p>
        </w:tc>
      </w:tr>
      <w:tr w:rsidR="00F90982" w:rsidRPr="009F76A4" w14:paraId="442DFDA8" w14:textId="77777777" w:rsidTr="00130406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44EE27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53D22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9F76A4"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B27FA9" w14:textId="77777777" w:rsidR="00F90982" w:rsidRPr="009F76A4" w:rsidRDefault="00F90982" w:rsidP="009F76A4">
            <w:pPr>
              <w:tabs>
                <w:tab w:val="left" w:pos="814"/>
              </w:tabs>
              <w:jc w:val="both"/>
            </w:pPr>
            <w:r w:rsidRPr="009F76A4">
              <w:t xml:space="preserve">Контактная СР (в </w:t>
            </w:r>
            <w:proofErr w:type="spellStart"/>
            <w:r w:rsidRPr="009F76A4">
              <w:t>т.ч</w:t>
            </w:r>
            <w:proofErr w:type="spellEnd"/>
            <w:r w:rsidRPr="009F76A4">
              <w:t xml:space="preserve">. </w:t>
            </w:r>
          </w:p>
          <w:p w14:paraId="35D8272C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063A657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4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F12BE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F90982" w:rsidRPr="009F76A4" w14:paraId="381C0E29" w14:textId="77777777" w:rsidTr="00130406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68ED79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6B13D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44977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Лаб.</w:t>
            </w:r>
          </w:p>
          <w:p w14:paraId="11E31C7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C7F0F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36D7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3AA014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F90982" w:rsidRPr="009F76A4" w14:paraId="4C627B1B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580E24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  <w:bCs/>
              </w:rPr>
              <w:t xml:space="preserve">Раздел 1. </w:t>
            </w:r>
            <w:r w:rsidRPr="009F76A4">
              <w:rPr>
                <w:b/>
              </w:rPr>
              <w:t>Основные подходы к тестированию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234D59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5B3A1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0F181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DB7A7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B810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8</w:t>
            </w:r>
          </w:p>
        </w:tc>
      </w:tr>
      <w:tr w:rsidR="00F90982" w:rsidRPr="009F76A4" w14:paraId="2505916A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199B2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1.1. Понятие тестирования, спецификаций/требований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28AB9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70CDC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92F45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50F3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1587C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</w:tr>
      <w:tr w:rsidR="00F90982" w:rsidRPr="009F76A4" w14:paraId="18F8CEA2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85FF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 xml:space="preserve">Тема 1.2. </w:t>
            </w:r>
            <w:proofErr w:type="gramStart"/>
            <w:r w:rsidRPr="009F76A4">
              <w:rPr>
                <w:bCs/>
              </w:rPr>
              <w:t xml:space="preserve">Место </w:t>
            </w:r>
            <w:r w:rsidRPr="009F76A4">
              <w:t xml:space="preserve"> тестирования</w:t>
            </w:r>
            <w:proofErr w:type="gramEnd"/>
            <w:r w:rsidRPr="009F76A4">
              <w:t xml:space="preserve"> в жизненном цикле разработки ПО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6FD2C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DB446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DCA8F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BF63D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322D1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</w:tr>
      <w:tr w:rsidR="00F90982" w:rsidRPr="009F76A4" w14:paraId="64790342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1BD95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Раздел 2. Виды и модели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6CE8A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6C5B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B85A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C3036C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67497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24</w:t>
            </w:r>
          </w:p>
        </w:tc>
      </w:tr>
      <w:tr w:rsidR="00F90982" w:rsidRPr="009F76A4" w14:paraId="73F025B2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7EF65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2.1. Статическое и динамическое тестирование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BC0DC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D71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DB65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F8324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AD49AC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F90982" w:rsidRPr="009F76A4" w14:paraId="1AA2E7A1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E3122D" w14:textId="77777777" w:rsidR="00F90982" w:rsidRPr="009F76A4" w:rsidRDefault="00F90982" w:rsidP="009F76A4">
            <w:pPr>
              <w:pStyle w:val="Default"/>
              <w:jc w:val="both"/>
            </w:pPr>
            <w:r w:rsidRPr="009F76A4">
              <w:t xml:space="preserve">Тема 2.2. </w:t>
            </w:r>
            <w:r w:rsidRPr="009F76A4">
              <w:rPr>
                <w:color w:val="auto"/>
              </w:rPr>
              <w:t>Модульное и интеграционное тестирование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D339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F03F1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1CB3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D15A7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4955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F90982" w:rsidRPr="009F76A4" w14:paraId="10E7FD5D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9CD2F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2.3. Приемочное тестирование.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658D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9C48B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D748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8B80A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D2B14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F90982" w:rsidRPr="009F76A4" w14:paraId="07F017A4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EF82F9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  <w:bCs/>
              </w:rPr>
              <w:t>Раздел 3. Методы проектирования тестов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80480D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58DA0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177C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4C74A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239AA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24</w:t>
            </w:r>
          </w:p>
        </w:tc>
      </w:tr>
      <w:tr w:rsidR="00F90982" w:rsidRPr="009F76A4" w14:paraId="2C5908C0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C79971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9F76A4">
              <w:t>Тема 3.1</w:t>
            </w:r>
            <w:r w:rsidRPr="009F76A4">
              <w:rPr>
                <w:bCs/>
              </w:rPr>
              <w:t xml:space="preserve">. </w:t>
            </w:r>
            <w:proofErr w:type="gramStart"/>
            <w:r w:rsidRPr="009F76A4">
              <w:rPr>
                <w:bCs/>
              </w:rPr>
              <w:t>Спецификация  тестовых</w:t>
            </w:r>
            <w:proofErr w:type="gramEnd"/>
            <w:r w:rsidRPr="009F76A4">
              <w:rPr>
                <w:bCs/>
              </w:rPr>
              <w:t xml:space="preserve"> сценариев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564AA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79AAC4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8D9BC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5F02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AEB1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F90982" w:rsidRPr="009F76A4" w14:paraId="1E02EC76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B1873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lastRenderedPageBreak/>
              <w:t>Тема 3.2</w:t>
            </w:r>
            <w:r w:rsidRPr="009F76A4">
              <w:rPr>
                <w:bCs/>
              </w:rPr>
              <w:t xml:space="preserve">. Разработка тестов методом </w:t>
            </w:r>
            <w:r w:rsidRPr="009F76A4">
              <w:t>черного ящика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D1E2D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B6C0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8D2867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53F70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38618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F90982" w:rsidRPr="009F76A4" w14:paraId="0DB8274F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3631F9" w14:textId="77777777" w:rsidR="00F90982" w:rsidRPr="009F76A4" w:rsidRDefault="00F90982" w:rsidP="009F76A4">
            <w:pPr>
              <w:pStyle w:val="Default"/>
              <w:jc w:val="both"/>
            </w:pPr>
            <w:r w:rsidRPr="009F76A4">
              <w:t xml:space="preserve">Тема 3.3 </w:t>
            </w:r>
            <w:r w:rsidRPr="009F76A4">
              <w:rPr>
                <w:bCs/>
              </w:rPr>
              <w:t xml:space="preserve">Разработка тестов методом </w:t>
            </w:r>
            <w:r w:rsidRPr="009F76A4">
              <w:t>белого ящика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805C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1B75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2A871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54E73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725F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F90982" w:rsidRPr="009F76A4" w14:paraId="6CDA78C5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C8CC8D" w14:textId="77777777" w:rsidR="00F90982" w:rsidRPr="009F76A4" w:rsidRDefault="00F90982" w:rsidP="009F76A4">
            <w:pPr>
              <w:pStyle w:val="Default"/>
              <w:jc w:val="both"/>
            </w:pPr>
            <w:r w:rsidRPr="009F76A4">
              <w:rPr>
                <w:b/>
                <w:bCs/>
              </w:rPr>
              <w:t>Раздел 4. Управление тестированием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5C28A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91143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C26C8F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B823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4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F50C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16</w:t>
            </w:r>
          </w:p>
        </w:tc>
      </w:tr>
      <w:tr w:rsidR="00F90982" w:rsidRPr="009F76A4" w14:paraId="699364FE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580A4A" w14:textId="77777777" w:rsidR="00F90982" w:rsidRPr="009F76A4" w:rsidRDefault="00F90982" w:rsidP="009F76A4">
            <w:pPr>
              <w:pStyle w:val="Default"/>
              <w:jc w:val="both"/>
            </w:pPr>
            <w:r w:rsidRPr="009F76A4">
              <w:t>Тема 4.1 Команда тестирования.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F81F1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8B1D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BAD9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5073DF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9F406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</w:tr>
      <w:tr w:rsidR="00F90982" w:rsidRPr="009F76A4" w14:paraId="1E3394B0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9643CE" w14:textId="77777777" w:rsidR="00F90982" w:rsidRPr="009F76A4" w:rsidRDefault="00F90982" w:rsidP="009F76A4">
            <w:pPr>
              <w:pStyle w:val="Default"/>
              <w:jc w:val="both"/>
            </w:pPr>
            <w:r w:rsidRPr="009F76A4">
              <w:t>Тема 4.2 Планирование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B4266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12A5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1E99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A9F6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229ED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</w:tr>
      <w:tr w:rsidR="00F90982" w:rsidRPr="009F76A4" w14:paraId="51C8C011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DBF8FB" w14:textId="77777777" w:rsidR="00F90982" w:rsidRPr="009F76A4" w:rsidRDefault="00F90982" w:rsidP="009F76A4">
            <w:pPr>
              <w:pStyle w:val="Default"/>
              <w:jc w:val="both"/>
            </w:pPr>
            <w:r w:rsidRPr="009F76A4">
              <w:t>Тема 4.3 Оценка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EB953F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C9401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AD9B84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33C303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D1C70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F90982" w:rsidRPr="009F76A4" w14:paraId="52D64931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7D1BAD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4.4 Отчетность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B8AF8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2F451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ADDB2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97DB0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B05B1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F90982" w:rsidRPr="009F76A4" w14:paraId="27D853ED" w14:textId="77777777" w:rsidTr="00130406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C2BA3E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right"/>
            </w:pPr>
            <w:r w:rsidRPr="009F76A4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F7D0B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1CE265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60D8A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E24099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18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502C7" w14:textId="77777777" w:rsidR="00F90982" w:rsidRPr="009F76A4" w:rsidRDefault="00F9098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72</w:t>
            </w:r>
          </w:p>
        </w:tc>
      </w:tr>
    </w:tbl>
    <w:p w14:paraId="31187773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12AB5424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5.2. Методы обучения</w:t>
      </w:r>
    </w:p>
    <w:p w14:paraId="51C7A8FE" w14:textId="77777777" w:rsidR="001A7A7B" w:rsidRPr="00CF2DAE" w:rsidRDefault="001A7A7B" w:rsidP="001A7A7B">
      <w:pPr>
        <w:autoSpaceDE w:val="0"/>
        <w:autoSpaceDN w:val="0"/>
        <w:adjustRightInd w:val="0"/>
        <w:ind w:firstLine="709"/>
        <w:jc w:val="both"/>
      </w:pPr>
      <w:r w:rsidRPr="00CF2DAE">
        <w:t>Кейс-технологии</w:t>
      </w:r>
    </w:p>
    <w:p w14:paraId="73AAEFC9" w14:textId="77777777" w:rsidR="001A7A7B" w:rsidRDefault="001A7A7B" w:rsidP="001A7A7B">
      <w:pPr>
        <w:autoSpaceDE w:val="0"/>
        <w:autoSpaceDN w:val="0"/>
        <w:adjustRightInd w:val="0"/>
        <w:ind w:firstLine="709"/>
        <w:jc w:val="both"/>
        <w:rPr>
          <w:highlight w:val="yellow"/>
        </w:rPr>
      </w:pPr>
      <w:r w:rsidRPr="00CF2DAE">
        <w:t>Контекстное обучение</w:t>
      </w:r>
    </w:p>
    <w:p w14:paraId="7FBDF836" w14:textId="77777777" w:rsidR="001A7A7B" w:rsidRDefault="001A7A7B" w:rsidP="001A7A7B">
      <w:pPr>
        <w:autoSpaceDE w:val="0"/>
        <w:autoSpaceDN w:val="0"/>
        <w:adjustRightInd w:val="0"/>
        <w:ind w:firstLine="709"/>
        <w:jc w:val="both"/>
      </w:pPr>
      <w:r w:rsidRPr="00CF2DAE">
        <w:t>Работа в группах</w:t>
      </w:r>
    </w:p>
    <w:p w14:paraId="35E83C1C" w14:textId="77777777" w:rsidR="001A7A7B" w:rsidRDefault="001A7A7B" w:rsidP="001A7A7B">
      <w:pPr>
        <w:autoSpaceDE w:val="0"/>
        <w:autoSpaceDN w:val="0"/>
        <w:adjustRightInd w:val="0"/>
        <w:ind w:firstLine="709"/>
        <w:jc w:val="both"/>
      </w:pPr>
      <w:r w:rsidRPr="00CF2DAE">
        <w:t>Метод портфолио</w:t>
      </w:r>
    </w:p>
    <w:p w14:paraId="2956C7D4" w14:textId="77777777" w:rsidR="001A7A7B" w:rsidRPr="009F76A4" w:rsidRDefault="001A7A7B" w:rsidP="001A7A7B">
      <w:pPr>
        <w:ind w:firstLine="709"/>
        <w:jc w:val="both"/>
      </w:pPr>
      <w:r w:rsidRPr="009F76A4">
        <w:t xml:space="preserve">Метод проблемного обучения </w:t>
      </w:r>
    </w:p>
    <w:p w14:paraId="013CD8B3" w14:textId="77777777" w:rsidR="001A7A7B" w:rsidRPr="009F76A4" w:rsidRDefault="001A7A7B" w:rsidP="001A7A7B">
      <w:pPr>
        <w:ind w:firstLine="709"/>
        <w:jc w:val="both"/>
      </w:pPr>
      <w:r w:rsidRPr="009F76A4">
        <w:t>Лабораторный практикум</w:t>
      </w:r>
    </w:p>
    <w:p w14:paraId="165205D9" w14:textId="77777777" w:rsidR="001A7A7B" w:rsidRPr="009F76A4" w:rsidRDefault="001A7A7B" w:rsidP="001A7A7B">
      <w:pPr>
        <w:ind w:firstLine="709"/>
        <w:jc w:val="both"/>
      </w:pPr>
      <w:r w:rsidRPr="009F76A4">
        <w:t>Проектный метод</w:t>
      </w:r>
    </w:p>
    <w:p w14:paraId="63B71FDC" w14:textId="77777777" w:rsidR="00166A47" w:rsidRPr="009F76A4" w:rsidRDefault="00166A47" w:rsidP="009F76A4">
      <w:pPr>
        <w:jc w:val="both"/>
      </w:pPr>
    </w:p>
    <w:p w14:paraId="034E31F3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6. Технологическая карта дисциплины</w:t>
      </w:r>
    </w:p>
    <w:p w14:paraId="69DEEC2D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6.1. 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59"/>
        <w:gridCol w:w="1659"/>
        <w:gridCol w:w="1939"/>
        <w:gridCol w:w="1383"/>
        <w:gridCol w:w="1660"/>
        <w:gridCol w:w="1109"/>
        <w:gridCol w:w="834"/>
        <w:gridCol w:w="798"/>
      </w:tblGrid>
      <w:tr w:rsidR="00656F92" w:rsidRPr="009F76A4" w14:paraId="4D48C738" w14:textId="77777777" w:rsidTr="005158AC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8175D5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№ п/п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644E56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1E058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Виды учебной деятельности</w:t>
            </w:r>
          </w:p>
          <w:p w14:paraId="4CC695B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6A2B26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064E4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 за конкретное задание</w:t>
            </w:r>
          </w:p>
          <w:p w14:paraId="01F71022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(</w:t>
            </w:r>
            <w:proofErr w:type="spellStart"/>
            <w:r w:rsidRPr="009F76A4">
              <w:t>min-max</w:t>
            </w:r>
            <w:proofErr w:type="spellEnd"/>
            <w:r w:rsidRPr="009F76A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329D53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CA631A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Баллы</w:t>
            </w:r>
          </w:p>
        </w:tc>
      </w:tr>
      <w:tr w:rsidR="00656F92" w:rsidRPr="009F76A4" w14:paraId="6C8B5A77" w14:textId="77777777" w:rsidTr="005158AC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F830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2EC5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0AB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F2F0F8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31AAF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F3751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8DF6160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CA762EF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Максимальный</w:t>
            </w:r>
          </w:p>
        </w:tc>
      </w:tr>
      <w:tr w:rsidR="00656F92" w:rsidRPr="009F76A4" w14:paraId="6EF74193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1A79F2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C5165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rPr>
                <w:b/>
                <w:bCs/>
              </w:rPr>
              <w:t xml:space="preserve">Раздел 1. </w:t>
            </w:r>
            <w:r w:rsidRPr="009F76A4">
              <w:rPr>
                <w:b/>
              </w:rPr>
              <w:t>Основные подходы к тестированию информационных систем</w:t>
            </w:r>
          </w:p>
        </w:tc>
      </w:tr>
      <w:tr w:rsidR="00656F92" w:rsidRPr="009F76A4" w14:paraId="09D6D5FB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B9E2A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0F6B2D" w14:textId="77777777" w:rsidR="00656F92" w:rsidRPr="009F76A4" w:rsidRDefault="00736BB1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F86DA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творческого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35031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404B5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589EA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B8C115" w14:textId="77777777" w:rsidR="00656F92" w:rsidRPr="009F76A4" w:rsidRDefault="006B021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D40BD5" w14:textId="77777777" w:rsidR="00656F92" w:rsidRPr="009F76A4" w:rsidRDefault="003D7AA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656F92" w:rsidRPr="009F76A4" w14:paraId="387910C0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BAB5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9FCE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  <w:bCs/>
              </w:rPr>
              <w:t>Раздел 2. Виды и модели тестирования</w:t>
            </w:r>
          </w:p>
        </w:tc>
      </w:tr>
      <w:tr w:rsidR="00656F92" w:rsidRPr="009F76A4" w14:paraId="74341665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846ADF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04ADAD" w14:textId="77777777" w:rsidR="00656F92" w:rsidRPr="009F76A4" w:rsidRDefault="00736BB1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879653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EA4C7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Оценка </w:t>
            </w:r>
            <w:proofErr w:type="spellStart"/>
            <w:proofErr w:type="gramStart"/>
            <w:r w:rsidRPr="009F76A4">
              <w:t>лаборатор-ных</w:t>
            </w:r>
            <w:proofErr w:type="spellEnd"/>
            <w:proofErr w:type="gramEnd"/>
            <w:r w:rsidRPr="009F76A4"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2429BA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1B0B1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C45FBA" w14:textId="77777777" w:rsidR="00656F92" w:rsidRPr="009F76A4" w:rsidRDefault="003D7AA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992BDA" w14:textId="77777777" w:rsidR="00656F92" w:rsidRPr="009F76A4" w:rsidRDefault="003D7AA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</w:tr>
      <w:tr w:rsidR="00656F92" w:rsidRPr="009F76A4" w14:paraId="76D8E68B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4C167B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734D7" w14:textId="77777777" w:rsidR="00656F92" w:rsidRPr="009F76A4" w:rsidRDefault="00736BB1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2F2E0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разделам 1 и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C3BE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25C5E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1E4103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B0F924" w14:textId="77777777" w:rsidR="00656F92" w:rsidRPr="009F76A4" w:rsidRDefault="003D7AA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52A6E1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</w:tr>
      <w:tr w:rsidR="00656F92" w:rsidRPr="009F76A4" w14:paraId="00CD3C4C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115668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2CD3FD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  <w:bCs/>
              </w:rPr>
              <w:t>Раздел 3. Методы проектирования тестов</w:t>
            </w:r>
          </w:p>
        </w:tc>
      </w:tr>
      <w:tr w:rsidR="00656F92" w:rsidRPr="009F76A4" w14:paraId="6F8D17F3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8EE99A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A4A969" w14:textId="77777777" w:rsidR="00656F92" w:rsidRPr="009F76A4" w:rsidRDefault="00736BB1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041F1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кейс-заданий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29E8F6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выполнения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AE7E7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F6E25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316A7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CF30B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656F92" w:rsidRPr="009F76A4" w14:paraId="55E77719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DCB0F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7D34DE" w14:textId="77777777" w:rsidR="00656F92" w:rsidRPr="009F76A4" w:rsidRDefault="00736BB1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61F347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EC156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Оценка </w:t>
            </w:r>
            <w:proofErr w:type="spellStart"/>
            <w:proofErr w:type="gramStart"/>
            <w:r w:rsidRPr="009F76A4">
              <w:t>лаборатор-ных</w:t>
            </w:r>
            <w:proofErr w:type="spellEnd"/>
            <w:proofErr w:type="gramEnd"/>
            <w:r w:rsidRPr="009F76A4"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0BD237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8C56E1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EDD9D9" w14:textId="77777777" w:rsidR="00656F92" w:rsidRPr="009F76A4" w:rsidRDefault="003D7AA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BCB00B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656F92" w:rsidRPr="009F76A4" w14:paraId="63479F33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D0D54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92941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  <w:bCs/>
              </w:rPr>
              <w:t>Раздел 4. Управление тестированием</w:t>
            </w:r>
          </w:p>
        </w:tc>
      </w:tr>
      <w:tr w:rsidR="00656F92" w:rsidRPr="009F76A4" w14:paraId="25B07A78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362DC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E46B02" w14:textId="77777777" w:rsidR="00656F92" w:rsidRPr="009F76A4" w:rsidRDefault="00736BB1" w:rsidP="009F76A4">
            <w:pPr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EA2AC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кейс-заданий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8FD12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выполнени</w:t>
            </w:r>
            <w:r w:rsidRPr="009F76A4">
              <w:lastRenderedPageBreak/>
              <w:t>я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18C61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lastRenderedPageBreak/>
              <w:t>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C3545C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880F4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BF3066" w14:textId="77777777" w:rsidR="00656F92" w:rsidRPr="009F76A4" w:rsidRDefault="006B021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656F92" w:rsidRPr="009F76A4" w14:paraId="7EB9A691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57170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1B1B51" w14:textId="77777777" w:rsidR="00656F92" w:rsidRPr="009F76A4" w:rsidRDefault="00736BB1" w:rsidP="009F76A4">
            <w:pPr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F3E00C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6FC4F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Оценка </w:t>
            </w:r>
            <w:proofErr w:type="spellStart"/>
            <w:proofErr w:type="gramStart"/>
            <w:r w:rsidRPr="009F76A4">
              <w:t>лаборатор</w:t>
            </w:r>
            <w:proofErr w:type="spellEnd"/>
            <w:r w:rsidRPr="009F76A4">
              <w:t>-ной</w:t>
            </w:r>
            <w:proofErr w:type="gramEnd"/>
            <w:r w:rsidRPr="009F76A4">
              <w:t xml:space="preserve">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6A3546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8A7859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37D7D6" w14:textId="77777777" w:rsidR="00656F92" w:rsidRPr="009F76A4" w:rsidRDefault="006B021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5FD6A1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656F92" w:rsidRPr="009F76A4" w14:paraId="3E675452" w14:textId="77777777" w:rsidTr="005158AC">
        <w:trPr>
          <w:trHeight w:val="1078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3815D7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ABB0A" w14:textId="77777777" w:rsidR="00656F92" w:rsidRPr="009F76A4" w:rsidRDefault="00736BB1" w:rsidP="009F76A4">
            <w:pPr>
              <w:jc w:val="both"/>
              <w:rPr>
                <w:highlight w:val="yellow"/>
              </w:rPr>
            </w:pPr>
            <w:r w:rsidRPr="009F76A4">
              <w:t>ОР.3.</w:t>
            </w:r>
            <w:r w:rsidRPr="009F76A4">
              <w:rPr>
                <w:lang w:val="en-US"/>
              </w:rPr>
              <w:t>2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D6319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Дискуссия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A6313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участия в дискуссии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F7A04E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CD7FFF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B3FAD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AA82C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</w:tr>
      <w:tr w:rsidR="00656F92" w:rsidRPr="009F76A4" w14:paraId="5844657F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AB3B2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6C6857" w14:textId="77777777" w:rsidR="00656F92" w:rsidRPr="009F76A4" w:rsidRDefault="00656F92" w:rsidP="009F76A4">
            <w:pPr>
              <w:jc w:val="both"/>
              <w:rPr>
                <w:highlight w:val="yellow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B9FAE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разделам 3 и 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9BA6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5062A0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E454DD" w14:textId="77777777" w:rsidR="00656F92" w:rsidRPr="009F76A4" w:rsidRDefault="00B95B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9879B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82AD6F" w14:textId="77777777" w:rsidR="00656F92" w:rsidRPr="009F76A4" w:rsidRDefault="006B021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656F92" w:rsidRPr="009F76A4" w14:paraId="33CD63B7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F6A1BC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79903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6019F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9226D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CA9E7D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F1B0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2C6129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9853A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30</w:t>
            </w:r>
          </w:p>
        </w:tc>
      </w:tr>
      <w:tr w:rsidR="00656F92" w:rsidRPr="009F76A4" w14:paraId="0803FF47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77329A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DD36F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  <w:highlight w:val="yellow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215E4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EB13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C10EF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67722C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93B90F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2F3B55" w14:textId="77777777" w:rsidR="00656F92" w:rsidRPr="009F76A4" w:rsidRDefault="00656F9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100</w:t>
            </w:r>
          </w:p>
        </w:tc>
      </w:tr>
    </w:tbl>
    <w:p w14:paraId="1C6500A4" w14:textId="77777777" w:rsidR="00656F92" w:rsidRPr="009F76A4" w:rsidRDefault="00656F92" w:rsidP="009F76A4">
      <w:pPr>
        <w:jc w:val="both"/>
        <w:rPr>
          <w:b/>
          <w:bCs/>
          <w:color w:val="FF0000"/>
        </w:rPr>
      </w:pPr>
    </w:p>
    <w:p w14:paraId="69D64FBE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7. Учебно-методическое и информационное обеспечение</w:t>
      </w:r>
    </w:p>
    <w:p w14:paraId="5DBE26C1" w14:textId="77777777" w:rsidR="00656F92" w:rsidRPr="009F76A4" w:rsidRDefault="00656F92" w:rsidP="009F76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</w:rPr>
        <w:t xml:space="preserve">7.1. </w:t>
      </w:r>
      <w:r w:rsidRPr="009F76A4">
        <w:rPr>
          <w:bCs/>
          <w:i/>
          <w:iCs/>
        </w:rPr>
        <w:t>Основная литература</w:t>
      </w:r>
    </w:p>
    <w:p w14:paraId="62E1A82E" w14:textId="77777777" w:rsidR="0029217A" w:rsidRPr="0029217A" w:rsidRDefault="0029217A" w:rsidP="00A757A8">
      <w:pPr>
        <w:pStyle w:val="a9"/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, Ю.П. Управление программными проектами : учебник / Ю.П. 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 : Томский государственный университет систем управления и радиоэлектроники, 2015. - 217 с. : схем., табл. - 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. в кн. - ISBN 978-5-86889-723-8 ; То же [Электронный ресурс]. - URL: </w:t>
      </w:r>
      <w:hyperlink r:id="rId22" w:history="1">
        <w:r w:rsidRPr="0029217A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http://biblioclub.ru/index.php?page=book&amp;id=480634</w:t>
        </w:r>
      </w:hyperlink>
      <w:r w:rsidRPr="0029217A">
        <w:rPr>
          <w:rFonts w:ascii="Times New Roman" w:hAnsi="Times New Roman"/>
          <w:color w:val="454545"/>
          <w:sz w:val="24"/>
          <w:szCs w:val="24"/>
        </w:rPr>
        <w:t> </w:t>
      </w:r>
      <w:r w:rsidRPr="00C957C6">
        <w:rPr>
          <w:rFonts w:ascii="Times New Roman" w:hAnsi="Times New Roman"/>
          <w:color w:val="454545"/>
          <w:sz w:val="24"/>
          <w:szCs w:val="24"/>
        </w:rPr>
        <w:t>.</w:t>
      </w:r>
    </w:p>
    <w:p w14:paraId="05FDE666" w14:textId="77777777" w:rsidR="0029217A" w:rsidRPr="0029217A" w:rsidRDefault="0029217A" w:rsidP="00A757A8">
      <w:pPr>
        <w:pStyle w:val="a9"/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29217A">
        <w:rPr>
          <w:rFonts w:ascii="Times New Roman" w:hAnsi="Times New Roman"/>
          <w:color w:val="454545"/>
          <w:sz w:val="24"/>
          <w:szCs w:val="24"/>
        </w:rPr>
        <w:t>Информационные технологии : учебник / Ю.Ю. Громов, И.В. 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Дидрих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 xml:space="preserve">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- 260 с. : ил., табл., схем. - 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. в кн. - ISBN 978-5-8265-1428-3 ; То же [Электронный ресурс]. - URL: </w:t>
      </w:r>
      <w:hyperlink r:id="rId23" w:history="1">
        <w:r w:rsidRPr="0029217A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http://biblioclub.ru/index.php?page=book&amp;id=444641</w:t>
        </w:r>
      </w:hyperlink>
      <w:r w:rsidRPr="0029217A">
        <w:rPr>
          <w:rFonts w:ascii="Times New Roman" w:hAnsi="Times New Roman"/>
          <w:color w:val="454545"/>
          <w:sz w:val="24"/>
          <w:szCs w:val="24"/>
        </w:rPr>
        <w:t> </w:t>
      </w:r>
      <w:r w:rsidRPr="00702F77">
        <w:rPr>
          <w:rFonts w:ascii="Times New Roman" w:hAnsi="Times New Roman"/>
          <w:color w:val="454545"/>
          <w:sz w:val="24"/>
          <w:szCs w:val="24"/>
        </w:rPr>
        <w:t>.</w:t>
      </w:r>
    </w:p>
    <w:p w14:paraId="787C89EE" w14:textId="77777777" w:rsidR="0029217A" w:rsidRPr="0029217A" w:rsidRDefault="0029217A" w:rsidP="00A757A8">
      <w:pPr>
        <w:pStyle w:val="a9"/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29217A">
        <w:rPr>
          <w:rFonts w:ascii="Times New Roman" w:hAnsi="Times New Roman"/>
          <w:color w:val="454545"/>
          <w:sz w:val="24"/>
          <w:szCs w:val="24"/>
        </w:rPr>
        <w:t>Грекул, В.И. Управление внедрением информационных систем : учебник / В.И. Грекул, Г.Н. 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Денищенко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, Н.Л. 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Коровкина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. - Москва : Интернет-Университет Информационных Технологий, 2008. - 224 с. - (Основы информационных технологий). - ISBN 978-5-94774-944-1 ; То же [Электронный ресурс]. - URL: </w:t>
      </w:r>
      <w:hyperlink r:id="rId24" w:history="1">
        <w:r w:rsidRPr="0029217A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http://biblioclub.ru/index.php?page=book&amp;id=233072</w:t>
        </w:r>
      </w:hyperlink>
      <w:r w:rsidRPr="0029217A">
        <w:rPr>
          <w:rFonts w:ascii="Times New Roman" w:hAnsi="Times New Roman"/>
          <w:color w:val="454545"/>
          <w:sz w:val="24"/>
          <w:szCs w:val="24"/>
        </w:rPr>
        <w:t> </w:t>
      </w:r>
      <w:r w:rsidRPr="00C957C6">
        <w:rPr>
          <w:rFonts w:ascii="Times New Roman" w:hAnsi="Times New Roman"/>
          <w:color w:val="454545"/>
          <w:sz w:val="24"/>
          <w:szCs w:val="24"/>
        </w:rPr>
        <w:t>.</w:t>
      </w:r>
    </w:p>
    <w:p w14:paraId="5CC4561C" w14:textId="77777777" w:rsidR="00656F92" w:rsidRPr="009F76A4" w:rsidRDefault="00656F92" w:rsidP="009F76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7.2. Дополнительная литература</w:t>
      </w:r>
    </w:p>
    <w:p w14:paraId="73286AAD" w14:textId="77777777" w:rsidR="0029217A" w:rsidRDefault="0029217A" w:rsidP="009F76A4">
      <w:pPr>
        <w:pStyle w:val="Default"/>
        <w:ind w:firstLine="709"/>
        <w:jc w:val="both"/>
        <w:rPr>
          <w:bCs/>
          <w:i/>
          <w:iCs/>
        </w:rPr>
      </w:pPr>
    </w:p>
    <w:p w14:paraId="70916E5F" w14:textId="77777777" w:rsidR="0029217A" w:rsidRPr="0029217A" w:rsidRDefault="0029217A" w:rsidP="00A757A8">
      <w:pPr>
        <w:pStyle w:val="a9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, Ю.П. Планирование и организация вывода программного продукта на рынок : учебное пособие / Ю.П. 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2017. - 121 с. : ил. - 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.: с. 115-117. - ISBN 978-5-4332-0258-0 ; То же [Электронный ресурс]. - URL: </w:t>
      </w:r>
      <w:hyperlink r:id="rId25" w:history="1">
        <w:r w:rsidRPr="0029217A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http://biblioclub.ru/index.php?page=book&amp;id=481009</w:t>
        </w:r>
      </w:hyperlink>
      <w:r w:rsidRPr="0029217A">
        <w:rPr>
          <w:rFonts w:ascii="Times New Roman" w:hAnsi="Times New Roman"/>
          <w:color w:val="454545"/>
          <w:sz w:val="24"/>
          <w:szCs w:val="24"/>
        </w:rPr>
        <w:t> </w:t>
      </w:r>
    </w:p>
    <w:p w14:paraId="164438B6" w14:textId="77777777" w:rsidR="009264FB" w:rsidRPr="009264FB" w:rsidRDefault="009264FB" w:rsidP="00A757A8">
      <w:pPr>
        <w:pStyle w:val="a9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68440E">
        <w:rPr>
          <w:rFonts w:ascii="Times New Roman" w:hAnsi="Times New Roman"/>
          <w:color w:val="454545"/>
          <w:sz w:val="24"/>
          <w:szCs w:val="24"/>
          <w:lang w:eastAsia="ru-RU"/>
        </w:rPr>
        <w:lastRenderedPageBreak/>
        <w:t xml:space="preserve">Программная инженерия : учебное пособие / сост. Т.В. Киселева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2017. - Ч. 1. - 137 с. : ил. - </w:t>
      </w:r>
      <w:proofErr w:type="spellStart"/>
      <w:r w:rsidRPr="0068440E">
        <w:rPr>
          <w:rFonts w:ascii="Times New Roman" w:hAnsi="Times New Roman"/>
          <w:color w:val="454545"/>
          <w:sz w:val="24"/>
          <w:szCs w:val="24"/>
          <w:lang w:eastAsia="ru-RU"/>
        </w:rPr>
        <w:t>Библиогр</w:t>
      </w:r>
      <w:proofErr w:type="spellEnd"/>
      <w:r w:rsidRPr="0068440E">
        <w:rPr>
          <w:rFonts w:ascii="Times New Roman" w:hAnsi="Times New Roman"/>
          <w:color w:val="454545"/>
          <w:sz w:val="24"/>
          <w:szCs w:val="24"/>
          <w:lang w:eastAsia="ru-RU"/>
        </w:rPr>
        <w:t>. в кн. ; То же [Электронный ресурс]. - URL: </w:t>
      </w:r>
      <w:hyperlink r:id="rId26" w:history="1">
        <w:r w:rsidRPr="0068440E">
          <w:rPr>
            <w:rFonts w:ascii="Times New Roman" w:hAnsi="Times New Roman"/>
            <w:color w:val="006CA1"/>
            <w:sz w:val="24"/>
            <w:szCs w:val="24"/>
            <w:lang w:eastAsia="ru-RU"/>
          </w:rPr>
          <w:t>http://biblioclub.ru/index.php?page=book&amp;id=467203</w:t>
        </w:r>
      </w:hyperlink>
    </w:p>
    <w:p w14:paraId="52405DE1" w14:textId="77777777" w:rsidR="009264FB" w:rsidRPr="001C4181" w:rsidRDefault="009264FB" w:rsidP="00A757A8">
      <w:pPr>
        <w:pStyle w:val="a9"/>
        <w:numPr>
          <w:ilvl w:val="0"/>
          <w:numId w:val="15"/>
        </w:numPr>
        <w:autoSpaceDE w:val="0"/>
        <w:spacing w:after="0" w:line="36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C4181">
        <w:rPr>
          <w:rFonts w:ascii="Times New Roman" w:hAnsi="Times New Roman"/>
          <w:color w:val="000000"/>
          <w:sz w:val="24"/>
          <w:szCs w:val="24"/>
        </w:rPr>
        <w:t>Абдулаев</w:t>
      </w:r>
      <w:proofErr w:type="spellEnd"/>
      <w:r w:rsidRPr="001C4181">
        <w:rPr>
          <w:rFonts w:ascii="Times New Roman" w:hAnsi="Times New Roman"/>
          <w:color w:val="000000"/>
          <w:sz w:val="24"/>
          <w:szCs w:val="24"/>
        </w:rPr>
        <w:t xml:space="preserve"> В.И. Программная инженерия: учебное пособие, Ч. 1. Проектирование систем. </w:t>
      </w:r>
      <w:r w:rsidRPr="001C4181">
        <w:rPr>
          <w:rFonts w:ascii="Times New Roman" w:hAnsi="Times New Roman"/>
          <w:color w:val="222222"/>
          <w:sz w:val="24"/>
          <w:szCs w:val="24"/>
        </w:rPr>
        <w:t xml:space="preserve">Йошкар-Ола: ПГТУ. 2016. 168 с. </w:t>
      </w:r>
      <w:hyperlink r:id="rId27" w:history="1">
        <w:r w:rsidRPr="001C4181">
          <w:rPr>
            <w:rStyle w:val="af"/>
            <w:rFonts w:ascii="Times New Roman" w:hAnsi="Times New Roman"/>
            <w:sz w:val="24"/>
            <w:szCs w:val="24"/>
          </w:rPr>
          <w:t>https://biblioclub.ru/index.php?page=book_red&amp;id=459449</w:t>
        </w:r>
      </w:hyperlink>
    </w:p>
    <w:p w14:paraId="0A5E70AF" w14:textId="77777777" w:rsidR="0029217A" w:rsidRPr="0029217A" w:rsidRDefault="0029217A" w:rsidP="00A757A8">
      <w:pPr>
        <w:pStyle w:val="a9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29217A">
        <w:rPr>
          <w:rFonts w:ascii="Times New Roman" w:hAnsi="Times New Roman"/>
          <w:color w:val="454545"/>
          <w:sz w:val="24"/>
          <w:szCs w:val="24"/>
        </w:rPr>
        <w:t xml:space="preserve">Ипатова, Э.Р. Методологии и технологии системного проектирования информационных систем : учебник / Э.Р. Ипатова, Ю.В. Ипатов. - 2-е изд., стер. - Москва : Издательство «Флинта», 2016. - 257 с. : табл., схем. - (Информационные технологии). - </w:t>
      </w:r>
      <w:proofErr w:type="spellStart"/>
      <w:r w:rsidRPr="0029217A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29217A">
        <w:rPr>
          <w:rFonts w:ascii="Times New Roman" w:hAnsi="Times New Roman"/>
          <w:color w:val="454545"/>
          <w:sz w:val="24"/>
          <w:szCs w:val="24"/>
        </w:rPr>
        <w:t>.: с. 95-96. - ISBN 978-5-89349-978-0 ; То же [Электронный ресурс]. - URL: </w:t>
      </w:r>
      <w:hyperlink r:id="rId28" w:history="1">
        <w:r w:rsidRPr="0029217A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http://biblioclub.ru/index.php?page=book&amp;id=79551</w:t>
        </w:r>
      </w:hyperlink>
      <w:r w:rsidRPr="0029217A">
        <w:rPr>
          <w:rFonts w:ascii="Times New Roman" w:hAnsi="Times New Roman"/>
          <w:color w:val="454545"/>
          <w:sz w:val="24"/>
          <w:szCs w:val="24"/>
        </w:rPr>
        <w:t> .</w:t>
      </w:r>
    </w:p>
    <w:p w14:paraId="6415AB49" w14:textId="77777777" w:rsidR="00656F92" w:rsidRPr="009F76A4" w:rsidRDefault="00656F92" w:rsidP="009F76A4">
      <w:pPr>
        <w:pStyle w:val="Default"/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E58F4D3" w14:textId="77777777" w:rsidR="00656F92" w:rsidRPr="009264FB" w:rsidRDefault="00656F92" w:rsidP="00A757A8">
      <w:pPr>
        <w:pStyle w:val="a9"/>
        <w:numPr>
          <w:ilvl w:val="0"/>
          <w:numId w:val="6"/>
        </w:numPr>
        <w:autoSpaceDE w:val="0"/>
        <w:spacing w:after="0" w:line="360" w:lineRule="auto"/>
        <w:contextualSpacing w:val="0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9264FB">
        <w:rPr>
          <w:rFonts w:ascii="Times New Roman" w:hAnsi="Times New Roman"/>
          <w:color w:val="000000"/>
          <w:sz w:val="24"/>
          <w:szCs w:val="24"/>
        </w:rPr>
        <w:t>Мякишев</w:t>
      </w:r>
      <w:proofErr w:type="spellEnd"/>
      <w:r w:rsidRPr="009264FB">
        <w:rPr>
          <w:rFonts w:ascii="Times New Roman" w:hAnsi="Times New Roman"/>
          <w:color w:val="000000"/>
          <w:sz w:val="24"/>
          <w:szCs w:val="24"/>
        </w:rPr>
        <w:t xml:space="preserve"> Д.В.  Принципы и методы создания надежного программного обеспечения АСУТП: методическое пособие. Москва-Вологда: Инфра-Инженерия. 2017. 115 с. </w:t>
      </w:r>
      <w:hyperlink r:id="rId29" w:history="1">
        <w:r w:rsidR="009264FB" w:rsidRPr="00CA2887">
          <w:rPr>
            <w:rStyle w:val="af"/>
          </w:rPr>
          <w:t>https://biblioclub.ru/index.php?page=book_red&amp;id=466489&amp;sr=1</w:t>
        </w:r>
      </w:hyperlink>
    </w:p>
    <w:p w14:paraId="25B50C4F" w14:textId="77777777" w:rsidR="009264FB" w:rsidRPr="009264FB" w:rsidRDefault="009264FB" w:rsidP="00A757A8">
      <w:pPr>
        <w:pStyle w:val="a9"/>
        <w:numPr>
          <w:ilvl w:val="0"/>
          <w:numId w:val="6"/>
        </w:numPr>
        <w:autoSpaceDE w:val="0"/>
        <w:spacing w:after="0" w:line="36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1C4181">
        <w:rPr>
          <w:rFonts w:ascii="Times New Roman" w:hAnsi="Times New Roman"/>
          <w:color w:val="000000"/>
          <w:sz w:val="24"/>
          <w:szCs w:val="24"/>
        </w:rPr>
        <w:t xml:space="preserve">Киселева Т.В. Программная инженерия: учебное пособие, Ч. 1. </w:t>
      </w:r>
      <w:r w:rsidRPr="001C4181">
        <w:rPr>
          <w:rFonts w:ascii="Times New Roman" w:hAnsi="Times New Roman"/>
          <w:color w:val="222222"/>
          <w:sz w:val="24"/>
          <w:szCs w:val="24"/>
        </w:rPr>
        <w:t xml:space="preserve">Ставрополь: СКФУ. 2017. 137 </w:t>
      </w:r>
      <w:proofErr w:type="spellStart"/>
      <w:r w:rsidRPr="001C4181">
        <w:rPr>
          <w:rFonts w:ascii="Times New Roman" w:hAnsi="Times New Roman"/>
          <w:color w:val="222222"/>
          <w:sz w:val="24"/>
          <w:szCs w:val="24"/>
        </w:rPr>
        <w:t>с.https</w:t>
      </w:r>
      <w:proofErr w:type="spellEnd"/>
      <w:r w:rsidRPr="001C4181">
        <w:rPr>
          <w:rFonts w:ascii="Times New Roman" w:hAnsi="Times New Roman"/>
          <w:color w:val="222222"/>
          <w:sz w:val="24"/>
          <w:szCs w:val="24"/>
        </w:rPr>
        <w:t>://biblioclub.ru/</w:t>
      </w:r>
      <w:proofErr w:type="spellStart"/>
      <w:r w:rsidRPr="001C4181">
        <w:rPr>
          <w:rFonts w:ascii="Times New Roman" w:hAnsi="Times New Roman"/>
          <w:color w:val="222222"/>
          <w:sz w:val="24"/>
          <w:szCs w:val="24"/>
        </w:rPr>
        <w:t>index.php?page</w:t>
      </w:r>
      <w:proofErr w:type="spellEnd"/>
      <w:r w:rsidRPr="001C4181">
        <w:rPr>
          <w:rFonts w:ascii="Times New Roman" w:hAnsi="Times New Roman"/>
          <w:color w:val="222222"/>
          <w:sz w:val="24"/>
          <w:szCs w:val="24"/>
        </w:rPr>
        <w:t>=</w:t>
      </w:r>
      <w:proofErr w:type="spellStart"/>
      <w:r w:rsidRPr="001C4181">
        <w:rPr>
          <w:rFonts w:ascii="Times New Roman" w:hAnsi="Times New Roman"/>
          <w:color w:val="222222"/>
          <w:sz w:val="24"/>
          <w:szCs w:val="24"/>
        </w:rPr>
        <w:t>book_red&amp;id</w:t>
      </w:r>
      <w:proofErr w:type="spellEnd"/>
      <w:r w:rsidRPr="001C4181">
        <w:rPr>
          <w:rFonts w:ascii="Times New Roman" w:hAnsi="Times New Roman"/>
          <w:color w:val="222222"/>
          <w:sz w:val="24"/>
          <w:szCs w:val="24"/>
        </w:rPr>
        <w:t>=467203</w:t>
      </w:r>
    </w:p>
    <w:p w14:paraId="2DA5FB62" w14:textId="77777777" w:rsidR="009264FB" w:rsidRPr="009264FB" w:rsidRDefault="009264FB" w:rsidP="00A757A8">
      <w:pPr>
        <w:pStyle w:val="a9"/>
        <w:numPr>
          <w:ilvl w:val="0"/>
          <w:numId w:val="6"/>
        </w:numPr>
        <w:autoSpaceDE w:val="0"/>
        <w:spacing w:after="0" w:line="360" w:lineRule="auto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 w:rsidRPr="009264FB">
        <w:rPr>
          <w:rFonts w:ascii="Times New Roman" w:hAnsi="Times New Roman"/>
          <w:color w:val="000000"/>
          <w:sz w:val="24"/>
          <w:szCs w:val="24"/>
        </w:rPr>
        <w:t>Управление качеством программных систем: учебное пособие</w:t>
      </w:r>
    </w:p>
    <w:p w14:paraId="53A9996B" w14:textId="77777777" w:rsidR="009264FB" w:rsidRPr="009264FB" w:rsidRDefault="00F440E8" w:rsidP="009264FB">
      <w:pPr>
        <w:pStyle w:val="a9"/>
        <w:autoSpaceDE w:val="0"/>
        <w:spacing w:after="0" w:line="360" w:lineRule="auto"/>
        <w:ind w:left="1287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hyperlink r:id="rId30" w:history="1">
        <w:r w:rsidR="009264FB" w:rsidRPr="009264FB">
          <w:rPr>
            <w:rFonts w:ascii="Times New Roman" w:hAnsi="Times New Roman"/>
            <w:color w:val="000000"/>
            <w:sz w:val="24"/>
            <w:szCs w:val="24"/>
          </w:rPr>
          <w:t>http://biblioclub.ru/index.php?page=book_red&amp;id=208689</w:t>
        </w:r>
      </w:hyperlink>
    </w:p>
    <w:p w14:paraId="2C6F8E44" w14:textId="77777777" w:rsidR="00656F92" w:rsidRPr="009F76A4" w:rsidRDefault="00656F92" w:rsidP="009F76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EB18BDD" w14:textId="77777777" w:rsidR="00656F92" w:rsidRPr="009264FB" w:rsidRDefault="00656F92" w:rsidP="00A757A8">
      <w:pPr>
        <w:pStyle w:val="a9"/>
        <w:numPr>
          <w:ilvl w:val="0"/>
          <w:numId w:val="28"/>
        </w:numPr>
        <w:autoSpaceDE w:val="0"/>
        <w:spacing w:after="0" w:line="360" w:lineRule="auto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 w:rsidRPr="009264FB">
        <w:rPr>
          <w:rFonts w:ascii="Times New Roman" w:hAnsi="Times New Roman"/>
          <w:color w:val="000000"/>
          <w:sz w:val="24"/>
          <w:szCs w:val="24"/>
        </w:rPr>
        <w:t xml:space="preserve">Куликов С. Тестирование программного обеспечения. </w:t>
      </w:r>
      <w:hyperlink r:id="rId31" w:history="1">
        <w:r w:rsidRPr="009264FB">
          <w:rPr>
            <w:rFonts w:ascii="Times New Roman" w:hAnsi="Times New Roman"/>
            <w:color w:val="000000"/>
            <w:sz w:val="24"/>
            <w:szCs w:val="24"/>
          </w:rPr>
          <w:t>http://svyatoslav.biz/software_testing_book_download/</w:t>
        </w:r>
      </w:hyperlink>
    </w:p>
    <w:p w14:paraId="0C4F69DE" w14:textId="77777777" w:rsidR="00656F92" w:rsidRPr="009264FB" w:rsidRDefault="00656F92" w:rsidP="00A757A8">
      <w:pPr>
        <w:pStyle w:val="a9"/>
        <w:numPr>
          <w:ilvl w:val="0"/>
          <w:numId w:val="28"/>
        </w:numPr>
        <w:autoSpaceDE w:val="0"/>
        <w:spacing w:after="0" w:line="360" w:lineRule="auto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 w:rsidRPr="009264FB">
        <w:rPr>
          <w:rFonts w:ascii="Times New Roman" w:hAnsi="Times New Roman"/>
          <w:color w:val="000000"/>
          <w:sz w:val="24"/>
          <w:szCs w:val="24"/>
        </w:rPr>
        <w:t xml:space="preserve">Курс </w:t>
      </w:r>
      <w:proofErr w:type="spellStart"/>
      <w:r w:rsidRPr="009264FB">
        <w:rPr>
          <w:rFonts w:ascii="Times New Roman" w:hAnsi="Times New Roman"/>
          <w:color w:val="000000"/>
          <w:sz w:val="24"/>
          <w:szCs w:val="24"/>
        </w:rPr>
        <w:t>Интуита</w:t>
      </w:r>
      <w:proofErr w:type="spellEnd"/>
      <w:r w:rsidRPr="009264FB">
        <w:rPr>
          <w:rFonts w:ascii="Times New Roman" w:hAnsi="Times New Roman"/>
          <w:color w:val="000000"/>
          <w:sz w:val="24"/>
          <w:szCs w:val="24"/>
        </w:rPr>
        <w:t xml:space="preserve"> «Основы тестирования программного обеспечения» </w:t>
      </w:r>
      <w:hyperlink r:id="rId32" w:history="1">
        <w:r w:rsidRPr="009264FB">
          <w:rPr>
            <w:rFonts w:ascii="Times New Roman" w:hAnsi="Times New Roman"/>
            <w:color w:val="000000"/>
            <w:sz w:val="24"/>
            <w:szCs w:val="24"/>
          </w:rPr>
          <w:t>https://www.intuit.ru/studies/courses/48/48/info</w:t>
        </w:r>
      </w:hyperlink>
    </w:p>
    <w:p w14:paraId="5D9D0F30" w14:textId="77777777" w:rsidR="009264FB" w:rsidRPr="00215FCA" w:rsidRDefault="009264FB" w:rsidP="00A757A8">
      <w:pPr>
        <w:pStyle w:val="af6"/>
        <w:numPr>
          <w:ilvl w:val="0"/>
          <w:numId w:val="28"/>
        </w:numPr>
        <w:rPr>
          <w:color w:val="auto"/>
        </w:rPr>
      </w:pPr>
      <w:r w:rsidRPr="00215FCA">
        <w:rPr>
          <w:color w:val="auto"/>
        </w:rPr>
        <w:t>Профессиональный стандарт «Специалист по информационным системам», утв. приказом Минтруда и социальной защиты РФ от 18 ноября 2014 г. № 896нhttp://fgosvo.ru/</w:t>
      </w:r>
      <w:proofErr w:type="spellStart"/>
      <w:r w:rsidRPr="00215FCA">
        <w:rPr>
          <w:color w:val="auto"/>
        </w:rPr>
        <w:t>uploadfiles</w:t>
      </w:r>
      <w:proofErr w:type="spellEnd"/>
      <w:r w:rsidRPr="00215FCA">
        <w:rPr>
          <w:color w:val="auto"/>
        </w:rPr>
        <w:t>/</w:t>
      </w:r>
      <w:proofErr w:type="spellStart"/>
      <w:r w:rsidRPr="00215FCA">
        <w:rPr>
          <w:color w:val="auto"/>
        </w:rPr>
        <w:t>profstandart</w:t>
      </w:r>
      <w:proofErr w:type="spellEnd"/>
      <w:r w:rsidRPr="00215FCA">
        <w:rPr>
          <w:color w:val="auto"/>
        </w:rPr>
        <w:t>/06.015.pdf</w:t>
      </w:r>
    </w:p>
    <w:p w14:paraId="6D5C7E59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8. Фонды оценочных средств</w:t>
      </w:r>
    </w:p>
    <w:p w14:paraId="10681B57" w14:textId="77777777" w:rsidR="00656F92" w:rsidRPr="009F76A4" w:rsidRDefault="00656F92" w:rsidP="009F76A4">
      <w:pPr>
        <w:ind w:firstLine="709"/>
        <w:jc w:val="both"/>
        <w:rPr>
          <w:spacing w:val="-4"/>
        </w:rPr>
      </w:pPr>
      <w:r w:rsidRPr="009F76A4">
        <w:rPr>
          <w:spacing w:val="-4"/>
        </w:rPr>
        <w:t>Фонд оценочных средств представлен в Приложении 1.</w:t>
      </w:r>
    </w:p>
    <w:p w14:paraId="04ED8797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14:paraId="27775B10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28ED38ED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9.1. Описание материально-технической базы</w:t>
      </w:r>
    </w:p>
    <w:p w14:paraId="2FAD93D8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9F76A4">
        <w:rPr>
          <w:bCs/>
        </w:rPr>
        <w:t>базой,  обеспечивающей</w:t>
      </w:r>
      <w:proofErr w:type="gramEnd"/>
      <w:r w:rsidRPr="009F76A4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10DA4B4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374620F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833E83">
        <w:rPr>
          <w:bCs/>
        </w:rPr>
        <w:t>Перечень программного обеспечения</w:t>
      </w:r>
    </w:p>
    <w:p w14:paraId="52E2BD07" w14:textId="77777777" w:rsidR="00833E83" w:rsidRPr="00C5089E" w:rsidRDefault="00833E83" w:rsidP="00833E83">
      <w:pPr>
        <w:pStyle w:val="afa"/>
        <w:spacing w:line="276" w:lineRule="auto"/>
        <w:ind w:left="360"/>
      </w:pPr>
      <w:r w:rsidRPr="00C5089E">
        <w:rPr>
          <w:rFonts w:eastAsia="Ubuntu"/>
          <w:color w:val="3C3C3C"/>
          <w:lang w:val="en-US"/>
        </w:rPr>
        <w:t>Office</w:t>
      </w:r>
      <w:r w:rsidRPr="00C5089E">
        <w:rPr>
          <w:rFonts w:eastAsia="Ubuntu"/>
          <w:color w:val="3C3C3C"/>
        </w:rPr>
        <w:t xml:space="preserve"> </w:t>
      </w:r>
      <w:r w:rsidRPr="00C5089E">
        <w:rPr>
          <w:rFonts w:eastAsia="Ubuntu"/>
          <w:color w:val="3C3C3C"/>
          <w:lang w:val="en-US"/>
        </w:rPr>
        <w:t>Professional</w:t>
      </w:r>
      <w:r w:rsidRPr="00C5089E">
        <w:rPr>
          <w:rFonts w:eastAsia="Ubuntu"/>
          <w:color w:val="3C3C3C"/>
        </w:rPr>
        <w:t xml:space="preserve"> </w:t>
      </w:r>
      <w:r w:rsidRPr="00C5089E">
        <w:rPr>
          <w:rFonts w:eastAsia="Ubuntu"/>
          <w:color w:val="3C3C3C"/>
          <w:lang w:val="en-US"/>
        </w:rPr>
        <w:t>Plus</w:t>
      </w:r>
      <w:r w:rsidRPr="00C5089E">
        <w:rPr>
          <w:rFonts w:eastAsia="Ubuntu"/>
          <w:color w:val="3C3C3C"/>
        </w:rPr>
        <w:t xml:space="preserve"> 2013</w:t>
      </w:r>
    </w:p>
    <w:p w14:paraId="5F7A9ED1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C5089E">
        <w:rPr>
          <w:rFonts w:eastAsia="Ubuntu"/>
          <w:color w:val="3C3C3C"/>
          <w:lang w:val="en-US"/>
        </w:rPr>
        <w:t>MS Project 2010</w:t>
      </w:r>
    </w:p>
    <w:p w14:paraId="7E2B99A1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C5089E">
        <w:rPr>
          <w:rFonts w:eastAsia="Ubuntu"/>
          <w:color w:val="3C3C3C"/>
          <w:lang w:val="en-US"/>
        </w:rPr>
        <w:t>Microsoft Visual Studio</w:t>
      </w:r>
    </w:p>
    <w:p w14:paraId="69B1B04B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C5089E">
        <w:rPr>
          <w:rFonts w:eastAsia="Calibri"/>
          <w:lang w:val="en-US"/>
        </w:rPr>
        <w:t>Microsoft Visio 2013</w:t>
      </w:r>
    </w:p>
    <w:p w14:paraId="60C5225B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C5089E">
        <w:rPr>
          <w:rFonts w:eastAsia="Ubuntu"/>
          <w:color w:val="3C3C3C"/>
          <w:lang w:val="en-US"/>
        </w:rPr>
        <w:t xml:space="preserve">RAD Studio 10.1 Berlin Professional Academic </w:t>
      </w:r>
      <w:proofErr w:type="spellStart"/>
      <w:r w:rsidRPr="00C5089E">
        <w:rPr>
          <w:rFonts w:eastAsia="Ubuntu"/>
          <w:color w:val="3C3C3C"/>
          <w:lang w:val="en-US"/>
        </w:rPr>
        <w:t>Concurent</w:t>
      </w:r>
      <w:proofErr w:type="spellEnd"/>
      <w:r w:rsidRPr="00C5089E">
        <w:rPr>
          <w:rFonts w:eastAsia="Ubuntu"/>
          <w:color w:val="3C3C3C"/>
          <w:lang w:val="en-US"/>
        </w:rPr>
        <w:t xml:space="preserve"> License</w:t>
      </w:r>
    </w:p>
    <w:p w14:paraId="05C3F998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C5089E">
        <w:rPr>
          <w:rFonts w:eastAsia="Ubuntu"/>
          <w:color w:val="3C3C3C"/>
          <w:lang w:val="en-US"/>
        </w:rPr>
        <w:t>ER/Studio 9.5 Developer</w:t>
      </w:r>
    </w:p>
    <w:p w14:paraId="4A4AEB59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C5089E">
        <w:rPr>
          <w:rFonts w:eastAsia="Ubuntu"/>
          <w:color w:val="3C3C3C"/>
          <w:lang w:val="en-US"/>
        </w:rPr>
        <w:t>MySQL 8.0</w:t>
      </w:r>
    </w:p>
    <w:p w14:paraId="373398D6" w14:textId="77777777" w:rsidR="00833E83" w:rsidRPr="00C5089E" w:rsidRDefault="00833E83" w:rsidP="00833E83">
      <w:pPr>
        <w:pStyle w:val="afa"/>
        <w:spacing w:line="276" w:lineRule="auto"/>
        <w:ind w:left="360"/>
        <w:rPr>
          <w:lang w:val="en-US"/>
        </w:rPr>
      </w:pPr>
      <w:proofErr w:type="spellStart"/>
      <w:r w:rsidRPr="00C5089E">
        <w:rPr>
          <w:rFonts w:eastAsia="Ubuntu"/>
          <w:color w:val="3C3C3C"/>
          <w:lang w:val="en-US"/>
        </w:rPr>
        <w:t>Matlab</w:t>
      </w:r>
      <w:proofErr w:type="spellEnd"/>
      <w:r w:rsidRPr="00C5089E">
        <w:rPr>
          <w:rFonts w:eastAsia="Ubuntu"/>
          <w:color w:val="3C3C3C"/>
          <w:lang w:val="en-US"/>
        </w:rPr>
        <w:t xml:space="preserve"> 6</w:t>
      </w:r>
    </w:p>
    <w:p w14:paraId="517B2BF9" w14:textId="77777777" w:rsidR="00C01D9D" w:rsidRPr="00972AA5" w:rsidRDefault="00C01D9D" w:rsidP="009F76A4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</w:p>
    <w:p w14:paraId="7D52CE50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информационных справочных систем</w:t>
      </w:r>
    </w:p>
    <w:p w14:paraId="6CC1D19D" w14:textId="77777777" w:rsidR="00656F92" w:rsidRPr="009F76A4" w:rsidRDefault="00702F77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02F77">
        <w:rPr>
          <w:bCs/>
        </w:rPr>
        <w:t>https://www.intuit.ru - официальный сайт Национального открытого университета</w:t>
      </w:r>
    </w:p>
    <w:p w14:paraId="62936C4B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www.elibrary.ru</w:t>
      </w:r>
      <w:r w:rsidRPr="009F76A4">
        <w:rPr>
          <w:bCs/>
        </w:rPr>
        <w:tab/>
        <w:t xml:space="preserve">    Научная электронная библиотека</w:t>
      </w:r>
    </w:p>
    <w:p w14:paraId="4CAE679D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www.ebiblioteka.ru</w:t>
      </w:r>
      <w:r w:rsidRPr="009F76A4">
        <w:rPr>
          <w:bCs/>
        </w:rPr>
        <w:tab/>
        <w:t xml:space="preserve">   Универсальные базы данных изданий </w:t>
      </w:r>
    </w:p>
    <w:p w14:paraId="59C9E13A" w14:textId="77777777" w:rsidR="00656F92" w:rsidRPr="009F76A4" w:rsidRDefault="00656F92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http://window.edu.ru/      Единое окно доступа к образовательным ресурсам</w:t>
      </w:r>
    </w:p>
    <w:p w14:paraId="30D25D31" w14:textId="77777777" w:rsidR="00656F92" w:rsidRDefault="00656F92" w:rsidP="009F76A4">
      <w:pPr>
        <w:jc w:val="both"/>
        <w:rPr>
          <w:bCs/>
          <w:color w:val="FF0000"/>
        </w:rPr>
      </w:pPr>
    </w:p>
    <w:p w14:paraId="114DE297" w14:textId="77777777" w:rsidR="00E4751E" w:rsidRDefault="00E4751E" w:rsidP="009F76A4">
      <w:pPr>
        <w:jc w:val="both"/>
        <w:rPr>
          <w:bCs/>
          <w:color w:val="FF0000"/>
        </w:rPr>
      </w:pPr>
    </w:p>
    <w:p w14:paraId="73FA80C3" w14:textId="77777777" w:rsidR="00E4751E" w:rsidRPr="009F76A4" w:rsidRDefault="00E4751E" w:rsidP="009F76A4">
      <w:pPr>
        <w:jc w:val="both"/>
        <w:rPr>
          <w:bCs/>
          <w:color w:val="FF0000"/>
        </w:rPr>
      </w:pPr>
    </w:p>
    <w:p w14:paraId="6C2AA4BC" w14:textId="77777777" w:rsidR="005158AC" w:rsidRPr="00E4751E" w:rsidRDefault="005158AC" w:rsidP="009F76A4">
      <w:pPr>
        <w:pStyle w:val="2"/>
        <w:jc w:val="center"/>
        <w:rPr>
          <w:b/>
          <w:u w:val="none"/>
        </w:rPr>
      </w:pPr>
      <w:bookmarkStart w:id="25" w:name="_Toc508180046"/>
      <w:bookmarkStart w:id="26" w:name="_Toc512281993"/>
      <w:r w:rsidRPr="00E4751E">
        <w:rPr>
          <w:b/>
          <w:u w:val="none"/>
        </w:rPr>
        <w:t>5.3. ПРОГРАММА ДИСЦИПЛИНЫ</w:t>
      </w:r>
      <w:bookmarkEnd w:id="25"/>
    </w:p>
    <w:p w14:paraId="3AFEAFB7" w14:textId="77777777" w:rsidR="00052330" w:rsidRPr="00E4751E" w:rsidRDefault="00E4751E" w:rsidP="009F76A4">
      <w:pPr>
        <w:pStyle w:val="2"/>
        <w:jc w:val="center"/>
        <w:rPr>
          <w:b/>
          <w:u w:val="none"/>
        </w:rPr>
      </w:pPr>
      <w:r w:rsidRPr="00E4751E">
        <w:rPr>
          <w:b/>
          <w:u w:val="none"/>
        </w:rPr>
        <w:t>«СТАНДАРТИЗАЦИЯ И СЕРТИФИКАЦИЯ В ИНФОРМАЦИОННЫХ СИСТЕМАХ</w:t>
      </w:r>
      <w:bookmarkEnd w:id="26"/>
      <w:r w:rsidRPr="00E4751E">
        <w:rPr>
          <w:b/>
          <w:u w:val="none"/>
        </w:rPr>
        <w:t>»</w:t>
      </w:r>
    </w:p>
    <w:p w14:paraId="57A7DD37" w14:textId="77777777" w:rsidR="00D107A4" w:rsidRPr="009F76A4" w:rsidRDefault="00D107A4" w:rsidP="009F76A4">
      <w:pPr>
        <w:jc w:val="center"/>
        <w:rPr>
          <w:color w:val="FF0000"/>
        </w:rPr>
      </w:pPr>
    </w:p>
    <w:p w14:paraId="5DDE69BC" w14:textId="77777777" w:rsidR="00227650" w:rsidRPr="009F76A4" w:rsidRDefault="00227650" w:rsidP="00347113">
      <w:pPr>
        <w:tabs>
          <w:tab w:val="left" w:pos="720"/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bookmarkStart w:id="27" w:name="_Toc508180047"/>
      <w:r w:rsidRPr="009F76A4">
        <w:rPr>
          <w:b/>
          <w:bCs/>
        </w:rPr>
        <w:t>1. Пояснительная записка</w:t>
      </w:r>
    </w:p>
    <w:p w14:paraId="388B3A92" w14:textId="77777777" w:rsidR="00227650" w:rsidRPr="009F76A4" w:rsidRDefault="00227650" w:rsidP="00347113">
      <w:pPr>
        <w:tabs>
          <w:tab w:val="left" w:pos="1134"/>
        </w:tabs>
        <w:ind w:firstLine="709"/>
        <w:jc w:val="both"/>
      </w:pPr>
      <w:r w:rsidRPr="009F76A4">
        <w:t>Дисциплина «Стандартизация и сертификация в информационных системах»  относится к базовым дисциплинам образовательного модуля «Модификация и сопровождение информационных систем», где студенты получают возможность подготовки к выполнению таких трудовых действий «Специалиста по информационным системам» как настройка информационных систем для решения прикладных задач в процессе стандартизации и сертификации в информационных системах.</w:t>
      </w:r>
    </w:p>
    <w:p w14:paraId="5052D4BF" w14:textId="77777777" w:rsidR="00147B5E" w:rsidRDefault="00147B5E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4B877D5" w14:textId="77777777" w:rsidR="00227650" w:rsidRPr="009F76A4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2. Место в структуре модуля</w:t>
      </w:r>
    </w:p>
    <w:p w14:paraId="03D9F50F" w14:textId="77777777" w:rsidR="00227650" w:rsidRPr="009F76A4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>Данная дисциплина относится к базовым дисциплинам образовательного модуля</w:t>
      </w:r>
      <w:r w:rsidRPr="009F76A4">
        <w:rPr>
          <w:color w:val="FF0000"/>
        </w:rPr>
        <w:t xml:space="preserve"> </w:t>
      </w:r>
      <w:r w:rsidRPr="009F76A4">
        <w:t xml:space="preserve">«Модификация и сопровождение информационных систем». Для изучения данной дисциплины необходимы знания по дисциплине «Основы теории систем и системного </w:t>
      </w:r>
      <w:proofErr w:type="gramStart"/>
      <w:r w:rsidRPr="009F76A4">
        <w:t>анализа»  модуля</w:t>
      </w:r>
      <w:proofErr w:type="gramEnd"/>
      <w:r w:rsidRPr="009F76A4">
        <w:t xml:space="preserve"> К.М.09 «Методология  теории систем» и  по дисциплине «Проектирование информационных  систем» модуля К.М.12 «Методы и средства проектирования информационных систем».</w:t>
      </w:r>
    </w:p>
    <w:p w14:paraId="5B9AE949" w14:textId="77777777" w:rsidR="00227650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</w:pPr>
      <w:r w:rsidRPr="009F76A4">
        <w:t xml:space="preserve">Количество контактных часов </w:t>
      </w:r>
      <w:proofErr w:type="gramStart"/>
      <w:r w:rsidRPr="009F76A4">
        <w:t>–  42</w:t>
      </w:r>
      <w:proofErr w:type="gramEnd"/>
      <w:r w:rsidRPr="009F76A4">
        <w:t xml:space="preserve"> </w:t>
      </w:r>
      <w:proofErr w:type="spellStart"/>
      <w:r w:rsidRPr="009F76A4">
        <w:t>ак</w:t>
      </w:r>
      <w:proofErr w:type="spellEnd"/>
      <w:r w:rsidRPr="009F76A4">
        <w:t xml:space="preserve"> .час; самостоятельная работа студента – 30 </w:t>
      </w:r>
      <w:proofErr w:type="spellStart"/>
      <w:r w:rsidRPr="009F76A4">
        <w:t>ак</w:t>
      </w:r>
      <w:proofErr w:type="spellEnd"/>
      <w:r w:rsidRPr="009F76A4">
        <w:t>. час.</w:t>
      </w:r>
    </w:p>
    <w:p w14:paraId="60F46F22" w14:textId="77777777" w:rsidR="00347113" w:rsidRPr="009F76A4" w:rsidRDefault="00347113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</w:pPr>
    </w:p>
    <w:p w14:paraId="1C584E7C" w14:textId="77777777" w:rsidR="00227650" w:rsidRPr="009F76A4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/>
          <w:bCs/>
        </w:rPr>
        <w:t>3. Цели и задачи</w:t>
      </w:r>
    </w:p>
    <w:p w14:paraId="02C7AA71" w14:textId="77777777" w:rsidR="00227650" w:rsidRPr="009F76A4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>Основной целью дисциплины «Стандартизация и сертификация в информационных системах» является изучение и освоение студентами навыков настройки ИС для решения прикладных задач в процессе стандартизации и сертификации в информационных системах.</w:t>
      </w:r>
    </w:p>
    <w:p w14:paraId="40E257CA" w14:textId="77777777" w:rsidR="00227650" w:rsidRPr="009F76A4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 xml:space="preserve">           Задачи дисциплины:</w:t>
      </w:r>
    </w:p>
    <w:p w14:paraId="464EB6B4" w14:textId="77777777" w:rsidR="00227650" w:rsidRPr="009F76A4" w:rsidRDefault="00227650" w:rsidP="00A757A8">
      <w:pPr>
        <w:pStyle w:val="a9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F76A4">
        <w:rPr>
          <w:rFonts w:ascii="Times New Roman" w:hAnsi="Times New Roman"/>
          <w:bCs/>
          <w:color w:val="000000"/>
          <w:sz w:val="24"/>
          <w:szCs w:val="24"/>
        </w:rPr>
        <w:lastRenderedPageBreak/>
        <w:t xml:space="preserve">обеспечить условия для формирования навыков настройки ИС для решения прикладных задач </w:t>
      </w:r>
      <w:r w:rsidRPr="009F76A4">
        <w:rPr>
          <w:rFonts w:ascii="Times New Roman" w:hAnsi="Times New Roman"/>
          <w:sz w:val="24"/>
          <w:szCs w:val="24"/>
        </w:rPr>
        <w:t>стандартизации и сертификации в информационных системах</w:t>
      </w:r>
    </w:p>
    <w:p w14:paraId="54C3EB76" w14:textId="77777777" w:rsidR="00227650" w:rsidRPr="009F76A4" w:rsidRDefault="00227650" w:rsidP="00A757A8">
      <w:pPr>
        <w:pStyle w:val="a9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76A4">
        <w:rPr>
          <w:rFonts w:ascii="Times New Roman" w:hAnsi="Times New Roman"/>
          <w:bCs/>
          <w:color w:val="000000"/>
          <w:sz w:val="24"/>
          <w:szCs w:val="24"/>
        </w:rPr>
        <w:t xml:space="preserve">создать условия для овладения навыками управления информационными ресурсами для </w:t>
      </w:r>
      <w:r w:rsidRPr="009F76A4">
        <w:rPr>
          <w:rFonts w:ascii="Times New Roman" w:hAnsi="Times New Roman"/>
          <w:sz w:val="24"/>
          <w:szCs w:val="24"/>
        </w:rPr>
        <w:t>стандартизации и сертификации в информационных системах</w:t>
      </w:r>
    </w:p>
    <w:p w14:paraId="7B2CE00F" w14:textId="77777777" w:rsidR="005528E0" w:rsidRDefault="005528E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039CA99F" w14:textId="77777777" w:rsidR="00227650" w:rsidRPr="009F76A4" w:rsidRDefault="00227650" w:rsidP="00347113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4. Образовательные результаты</w:t>
      </w:r>
    </w:p>
    <w:p w14:paraId="2C23EA24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2"/>
        <w:gridCol w:w="2492"/>
        <w:gridCol w:w="1481"/>
        <w:gridCol w:w="1983"/>
        <w:gridCol w:w="1662"/>
        <w:gridCol w:w="1663"/>
      </w:tblGrid>
      <w:tr w:rsidR="00227650" w:rsidRPr="009F76A4" w14:paraId="43334EEF" w14:textId="77777777" w:rsidTr="005158AC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DA3573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модуля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417CD4" w14:textId="77777777" w:rsidR="00227650" w:rsidRPr="009F76A4" w:rsidRDefault="00227650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BB30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40090A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A78DFD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FEF615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 ОР</w:t>
            </w:r>
          </w:p>
        </w:tc>
      </w:tr>
      <w:tr w:rsidR="00227650" w:rsidRPr="009F76A4" w14:paraId="2DEA1B69" w14:textId="77777777" w:rsidTr="005158AC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67EF5B" w14:textId="77777777" w:rsidR="00227650" w:rsidRPr="009F76A4" w:rsidRDefault="00736BB1" w:rsidP="009F76A4">
            <w:pPr>
              <w:jc w:val="both"/>
              <w:rPr>
                <w:color w:val="FF0000"/>
              </w:rPr>
            </w:pPr>
            <w:r w:rsidRPr="009F76A4">
              <w:t>ОР-</w:t>
            </w:r>
            <w:r w:rsidR="00227650" w:rsidRPr="009F76A4">
              <w:t>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56494F" w14:textId="77777777" w:rsidR="00227650" w:rsidRPr="009F76A4" w:rsidRDefault="00227650" w:rsidP="009F76A4">
            <w:pPr>
              <w:suppressAutoHyphens/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Демонстрирует владение навыками настройки ИС для решения прикладных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7079B" w14:textId="77777777" w:rsidR="00227650" w:rsidRPr="00C94856" w:rsidRDefault="00736BB1" w:rsidP="009F76A4">
            <w:pPr>
              <w:autoSpaceDE w:val="0"/>
              <w:autoSpaceDN w:val="0"/>
              <w:adjustRightInd w:val="0"/>
              <w:jc w:val="both"/>
            </w:pPr>
            <w:r w:rsidRPr="00C94856">
              <w:t>ОР.1.3.1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BB015" w14:textId="77777777" w:rsidR="00227650" w:rsidRPr="009F76A4" w:rsidRDefault="00227650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Демонстрирует владение навыками настройки ИС для решения прикладных задач в процессе стандартизации и сертификации в информационных системах</w:t>
            </w:r>
          </w:p>
          <w:p w14:paraId="6E9EE952" w14:textId="77777777" w:rsidR="00227650" w:rsidRPr="009F76A4" w:rsidRDefault="00227650" w:rsidP="009F76A4">
            <w:pPr>
              <w:suppressAutoHyphens/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69EADE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ПК-9, ПК-15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643F0F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Критерии оценки выполнения учебного исследовательского задания Тесты в ЭОС.</w:t>
            </w:r>
          </w:p>
          <w:p w14:paraId="1BD3F852" w14:textId="77777777" w:rsidR="00227650" w:rsidRPr="009F76A4" w:rsidRDefault="00227650" w:rsidP="009F76A4">
            <w:pPr>
              <w:jc w:val="both"/>
            </w:pPr>
            <w:r w:rsidRPr="009F76A4">
              <w:t>Критерии оценки выполнения лабораторных работ</w:t>
            </w:r>
          </w:p>
        </w:tc>
      </w:tr>
      <w:tr w:rsidR="00227650" w:rsidRPr="009F76A4" w14:paraId="3E991F9D" w14:textId="77777777" w:rsidTr="005158AC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A58C6" w14:textId="77777777" w:rsidR="00227650" w:rsidRPr="009F76A4" w:rsidRDefault="00C358AF" w:rsidP="009F76A4">
            <w:pPr>
              <w:jc w:val="both"/>
              <w:rPr>
                <w:i/>
                <w:color w:val="FF0000"/>
                <w:highlight w:val="yellow"/>
              </w:rPr>
            </w:pPr>
            <w:r w:rsidRPr="009F76A4">
              <w:t>ОР-</w:t>
            </w:r>
            <w:r w:rsidR="00227650" w:rsidRPr="009F76A4">
              <w:t>2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9C5E4D" w14:textId="77777777" w:rsidR="00227650" w:rsidRPr="009F76A4" w:rsidRDefault="00227650" w:rsidP="009F76A4">
            <w:pPr>
              <w:suppressAutoHyphens/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Демонстрирует владение навыками интеграции ИС с существующими ИС заказчика и ее экспертизы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DA768E" w14:textId="77777777" w:rsidR="00227650" w:rsidRPr="00C94856" w:rsidRDefault="00C94856" w:rsidP="00C94856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C94856">
              <w:t>ОР.2</w:t>
            </w:r>
            <w:r w:rsidR="00C358AF" w:rsidRPr="00C94856">
              <w:t>.3.</w:t>
            </w:r>
            <w:r w:rsidRPr="00C94856">
              <w:t>1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30379" w14:textId="77777777" w:rsidR="00227650" w:rsidRPr="009F76A4" w:rsidRDefault="00227650" w:rsidP="009F76A4">
            <w:pPr>
              <w:suppressAutoHyphens/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Демонстрирует владение навыками интеграции ИС с существующими ИС заказчика и ее экспертизы в процессе стандартизации и сертификации в информационных системах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A9034A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ПК-9, ПК-15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EFE88E" w14:textId="77777777" w:rsidR="00227650" w:rsidRPr="009F76A4" w:rsidRDefault="0022765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Критерии оценки выполнения учебного исследовательского задания Тесты в ЭОС.</w:t>
            </w:r>
          </w:p>
          <w:p w14:paraId="6BB94BAD" w14:textId="77777777" w:rsidR="00227650" w:rsidRPr="009F76A4" w:rsidRDefault="00227650" w:rsidP="009F76A4">
            <w:pPr>
              <w:jc w:val="both"/>
              <w:rPr>
                <w:color w:val="FF0000"/>
              </w:rPr>
            </w:pPr>
            <w:r w:rsidRPr="009F76A4">
              <w:t>Критерии оценки выполнения лабораторных работ</w:t>
            </w:r>
          </w:p>
        </w:tc>
      </w:tr>
    </w:tbl>
    <w:p w14:paraId="135EACDE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321A8A87" w14:textId="77777777" w:rsidR="00227650" w:rsidRPr="009F76A4" w:rsidRDefault="00227650" w:rsidP="001751C5">
      <w:pPr>
        <w:ind w:firstLine="709"/>
        <w:jc w:val="both"/>
        <w:rPr>
          <w:b/>
          <w:bCs/>
        </w:rPr>
      </w:pPr>
      <w:r w:rsidRPr="009F76A4">
        <w:rPr>
          <w:b/>
          <w:bCs/>
        </w:rPr>
        <w:t>5. Содержание дисциплины</w:t>
      </w:r>
    </w:p>
    <w:p w14:paraId="3F413AA1" w14:textId="77777777" w:rsidR="00227650" w:rsidRPr="009F76A4" w:rsidRDefault="00227650" w:rsidP="001751C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5.1. Тематический план</w:t>
      </w:r>
    </w:p>
    <w:tbl>
      <w:tblPr>
        <w:tblW w:w="4816" w:type="pct"/>
        <w:tblLayout w:type="fixed"/>
        <w:tblLook w:val="0000" w:firstRow="0" w:lastRow="0" w:firstColumn="0" w:lastColumn="0" w:noHBand="0" w:noVBand="0"/>
      </w:tblPr>
      <w:tblGrid>
        <w:gridCol w:w="4001"/>
        <w:gridCol w:w="835"/>
        <w:gridCol w:w="972"/>
        <w:gridCol w:w="1387"/>
        <w:gridCol w:w="1110"/>
        <w:gridCol w:w="972"/>
      </w:tblGrid>
      <w:tr w:rsidR="00F76016" w:rsidRPr="009F76A4" w14:paraId="249ECDA1" w14:textId="77777777" w:rsidTr="00F7601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73074F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EC2CDB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E818826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511BA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Всего часов по дисциплине</w:t>
            </w:r>
          </w:p>
        </w:tc>
      </w:tr>
      <w:tr w:rsidR="00F76016" w:rsidRPr="009F76A4" w14:paraId="27E8E74F" w14:textId="77777777" w:rsidTr="00F7601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436BE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8F9BFD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602AB9" w14:textId="77777777" w:rsidR="00F76016" w:rsidRPr="009F76A4" w:rsidRDefault="00F76016" w:rsidP="009F76A4">
            <w:pPr>
              <w:tabs>
                <w:tab w:val="left" w:pos="814"/>
              </w:tabs>
              <w:jc w:val="both"/>
            </w:pPr>
            <w:r w:rsidRPr="009F76A4">
              <w:t xml:space="preserve">Контактная СР (в </w:t>
            </w:r>
            <w:proofErr w:type="spellStart"/>
            <w:r w:rsidRPr="009F76A4">
              <w:t>т.ч</w:t>
            </w:r>
            <w:proofErr w:type="spellEnd"/>
            <w:r w:rsidRPr="009F76A4">
              <w:t xml:space="preserve">. </w:t>
            </w:r>
          </w:p>
          <w:p w14:paraId="2853F80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85F62C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5D99F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F76016" w:rsidRPr="009F76A4" w14:paraId="70068B42" w14:textId="77777777" w:rsidTr="00F7601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E933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2BD2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FFA45D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Лаб.</w:t>
            </w:r>
          </w:p>
          <w:p w14:paraId="5D514EC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486E6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C04925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3079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F76016" w:rsidRPr="009F76A4" w14:paraId="647E408C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1962A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  <w:bCs/>
              </w:rPr>
              <w:t>Раздел 1. Основы стандартизации и сертификации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A8E4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617CC1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BEA1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FE5BF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2D9A1F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F76016" w:rsidRPr="009F76A4" w14:paraId="5488C471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7F17EB" w14:textId="77777777" w:rsidR="00F76016" w:rsidRPr="009F76A4" w:rsidRDefault="00940BBB" w:rsidP="009F76A4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9F76A4">
              <w:t xml:space="preserve">Тема 1.1 </w:t>
            </w:r>
            <w:r w:rsidR="00F76016" w:rsidRPr="009F76A4">
              <w:t>Особенности сертификации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C58323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44BDB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2EF3D0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4C66B3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0CCFB3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F76016" w:rsidRPr="009F76A4" w14:paraId="397532E9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E508A8" w14:textId="77777777" w:rsidR="00F76016" w:rsidRPr="009F76A4" w:rsidRDefault="00940BBB" w:rsidP="009F76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color w:val="FF0000"/>
              </w:rPr>
            </w:pPr>
            <w:r w:rsidRPr="009F76A4">
              <w:t xml:space="preserve">Тема 1.2 </w:t>
            </w:r>
            <w:r w:rsidR="00F76016" w:rsidRPr="009F76A4">
              <w:t>Квалификационные испытания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9D431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E60B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F17C0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30558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D6053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F76016" w:rsidRPr="009F76A4" w14:paraId="4B6B8DB2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2ED78E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rPr>
                <w:b/>
                <w:bCs/>
              </w:rPr>
              <w:lastRenderedPageBreak/>
              <w:t>Раздел 2. Методы оценки технико-экономических показателей программных средств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10444C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18C5B2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4E5F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784AD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9B4D7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F76016" w:rsidRPr="009F76A4" w14:paraId="6DD1579E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27CD96" w14:textId="77777777" w:rsidR="00F76016" w:rsidRPr="009F76A4" w:rsidRDefault="00940BBB" w:rsidP="009F76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FF0000"/>
              </w:rPr>
            </w:pPr>
            <w:r w:rsidRPr="009F76A4">
              <w:t xml:space="preserve">Тема 2.1 </w:t>
            </w:r>
            <w:r w:rsidR="00F76016" w:rsidRPr="009F76A4">
              <w:t xml:space="preserve">Порядок и методология проведения статического анализа </w:t>
            </w:r>
            <w:r w:rsidR="00F76016" w:rsidRPr="009F76A4">
              <w:rPr>
                <w:bCs/>
              </w:rPr>
              <w:t>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06F13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60E9C0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F466FC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F8B2B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ABE3F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F76016" w:rsidRPr="009F76A4" w14:paraId="13BA474C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B3559" w14:textId="77777777" w:rsidR="00F76016" w:rsidRPr="009F76A4" w:rsidRDefault="00940BBB" w:rsidP="009F76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FF0000"/>
              </w:rPr>
            </w:pPr>
            <w:r w:rsidRPr="009F76A4">
              <w:t xml:space="preserve">Тема 2.2 </w:t>
            </w:r>
            <w:r w:rsidR="00F76016" w:rsidRPr="009F76A4">
              <w:t>Методология сертификации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DA4F02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15B1A0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4C464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30F512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36A73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F76016" w:rsidRPr="009F76A4" w14:paraId="71D79930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4DDF4F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rPr>
                <w:b/>
                <w:bCs/>
              </w:rPr>
              <w:t>Раздел 3. Стандарты обеспечения качества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7CDC7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20045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711E67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81CE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692C5C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F76016" w:rsidRPr="009F76A4" w14:paraId="265A2E47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CC97C" w14:textId="77777777" w:rsidR="00F76016" w:rsidRPr="009F76A4" w:rsidRDefault="00940BBB" w:rsidP="009F76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9F76A4">
              <w:t xml:space="preserve">Тема 3.1 </w:t>
            </w:r>
            <w:r w:rsidR="00F76016" w:rsidRPr="009F76A4">
              <w:t>Основные положения стандартов серии ИСО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A8E6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62F6E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66E4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128B4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360ED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F76016" w:rsidRPr="009F76A4" w14:paraId="7BF4755D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E2CE3" w14:textId="77777777" w:rsidR="00F76016" w:rsidRPr="009F76A4" w:rsidRDefault="00940BBB" w:rsidP="009F76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9F76A4">
              <w:t xml:space="preserve">Тема 3.2 </w:t>
            </w:r>
            <w:proofErr w:type="gramStart"/>
            <w:r w:rsidR="00F76016" w:rsidRPr="009F76A4">
              <w:t>Применение  серии</w:t>
            </w:r>
            <w:proofErr w:type="gramEnd"/>
            <w:r w:rsidR="00F76016" w:rsidRPr="009F76A4">
              <w:t xml:space="preserve"> ИСО  при разработке информационных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CEB2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676E9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C9B9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09CC9F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B9E4B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F76016" w:rsidRPr="009F76A4" w14:paraId="2450C169" w14:textId="77777777" w:rsidTr="00F760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4773FB" w14:textId="77777777" w:rsidR="00F76016" w:rsidRPr="009F76A4" w:rsidRDefault="00F76016" w:rsidP="009F76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</w:pPr>
            <w:r w:rsidRPr="009F76A4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39667D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D7818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4EA6A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F1B91B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56F70E" w14:textId="77777777" w:rsidR="00F76016" w:rsidRPr="009F76A4" w:rsidRDefault="00F76016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  <w:lang w:val="en-US"/>
              </w:rPr>
              <w:t>7</w:t>
            </w:r>
            <w:r w:rsidRPr="009F76A4">
              <w:rPr>
                <w:b/>
              </w:rPr>
              <w:t>2</w:t>
            </w:r>
          </w:p>
        </w:tc>
      </w:tr>
    </w:tbl>
    <w:p w14:paraId="49188D38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/>
          <w:bCs/>
          <w:i/>
          <w:lang w:val="en-US"/>
        </w:rPr>
      </w:pPr>
    </w:p>
    <w:p w14:paraId="4DEE8066" w14:textId="77777777" w:rsidR="00227650" w:rsidRPr="009F76A4" w:rsidRDefault="00227650" w:rsidP="00363CFA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9F76A4">
        <w:rPr>
          <w:bCs/>
          <w:i/>
        </w:rPr>
        <w:t>5.2. Методы обучения</w:t>
      </w:r>
    </w:p>
    <w:p w14:paraId="51C0A7D7" w14:textId="77777777" w:rsidR="005F59B8" w:rsidRPr="005F59B8" w:rsidRDefault="005F59B8" w:rsidP="009F76A4">
      <w:pPr>
        <w:tabs>
          <w:tab w:val="left" w:pos="160"/>
          <w:tab w:val="left" w:pos="415"/>
        </w:tabs>
        <w:jc w:val="both"/>
      </w:pPr>
      <w:r w:rsidRPr="005F59B8">
        <w:t>Метод проблемного обучения</w:t>
      </w:r>
    </w:p>
    <w:p w14:paraId="66F3B453" w14:textId="77777777" w:rsidR="005F59B8" w:rsidRPr="005F59B8" w:rsidRDefault="005F59B8" w:rsidP="009F76A4">
      <w:pPr>
        <w:tabs>
          <w:tab w:val="left" w:pos="160"/>
          <w:tab w:val="left" w:pos="415"/>
        </w:tabs>
        <w:jc w:val="both"/>
      </w:pPr>
      <w:r w:rsidRPr="005F59B8">
        <w:t xml:space="preserve"> Кейс-технологии </w:t>
      </w:r>
    </w:p>
    <w:p w14:paraId="2E59D076" w14:textId="77777777" w:rsidR="005F59B8" w:rsidRPr="005F59B8" w:rsidRDefault="005F59B8" w:rsidP="009F76A4">
      <w:pPr>
        <w:tabs>
          <w:tab w:val="left" w:pos="160"/>
          <w:tab w:val="left" w:pos="415"/>
        </w:tabs>
        <w:jc w:val="both"/>
      </w:pPr>
      <w:r w:rsidRPr="005F59B8">
        <w:t xml:space="preserve">Контекстное обучение </w:t>
      </w:r>
    </w:p>
    <w:p w14:paraId="469EFF75" w14:textId="77777777" w:rsidR="005F59B8" w:rsidRPr="005F59B8" w:rsidRDefault="005F59B8" w:rsidP="009F76A4">
      <w:pPr>
        <w:tabs>
          <w:tab w:val="left" w:pos="160"/>
          <w:tab w:val="left" w:pos="415"/>
        </w:tabs>
        <w:jc w:val="both"/>
      </w:pPr>
      <w:r w:rsidRPr="005F59B8">
        <w:t>Работа в группах</w:t>
      </w:r>
    </w:p>
    <w:p w14:paraId="5CBAF502" w14:textId="77777777" w:rsidR="00227650" w:rsidRPr="005F59B8" w:rsidRDefault="005F59B8" w:rsidP="009F76A4">
      <w:pPr>
        <w:tabs>
          <w:tab w:val="left" w:pos="160"/>
          <w:tab w:val="left" w:pos="415"/>
        </w:tabs>
        <w:jc w:val="both"/>
      </w:pPr>
      <w:r w:rsidRPr="005F59B8">
        <w:t xml:space="preserve"> Проектный метод</w:t>
      </w:r>
    </w:p>
    <w:p w14:paraId="0B562ED6" w14:textId="77777777" w:rsidR="005F59B8" w:rsidRDefault="005F59B8" w:rsidP="005F59B8">
      <w:pPr>
        <w:tabs>
          <w:tab w:val="left" w:pos="160"/>
          <w:tab w:val="left" w:pos="415"/>
        </w:tabs>
        <w:jc w:val="both"/>
      </w:pPr>
      <w:r w:rsidRPr="005F59B8">
        <w:t>Метод портфолио</w:t>
      </w:r>
    </w:p>
    <w:p w14:paraId="044F8ACF" w14:textId="77777777" w:rsidR="005F59B8" w:rsidRPr="009F76A4" w:rsidRDefault="005F59B8" w:rsidP="005F59B8">
      <w:pPr>
        <w:tabs>
          <w:tab w:val="left" w:pos="160"/>
          <w:tab w:val="left" w:pos="415"/>
        </w:tabs>
        <w:jc w:val="both"/>
        <w:rPr>
          <w:color w:val="FF0000"/>
        </w:rPr>
      </w:pPr>
    </w:p>
    <w:p w14:paraId="7A8CCA1D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6. Технологическая карта дисциплины</w:t>
      </w:r>
    </w:p>
    <w:p w14:paraId="0632AD1B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6.1. Рейтинг-план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"/>
        <w:gridCol w:w="1153"/>
        <w:gridCol w:w="1759"/>
        <w:gridCol w:w="1759"/>
        <w:gridCol w:w="1063"/>
        <w:gridCol w:w="778"/>
        <w:gridCol w:w="1334"/>
        <w:gridCol w:w="1393"/>
      </w:tblGrid>
      <w:tr w:rsidR="005B6C1C" w:rsidRPr="005B6C1C" w14:paraId="52BF9856" w14:textId="77777777" w:rsidTr="00E42034">
        <w:trPr>
          <w:trHeight w:val="315"/>
        </w:trPr>
        <w:tc>
          <w:tcPr>
            <w:tcW w:w="3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0D8EB8E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№ п/п</w:t>
            </w:r>
          </w:p>
        </w:tc>
        <w:tc>
          <w:tcPr>
            <w:tcW w:w="115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CD19FBE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Код ОР дисциплины</w:t>
            </w:r>
          </w:p>
        </w:tc>
        <w:tc>
          <w:tcPr>
            <w:tcW w:w="17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0EA3137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Виды учебной деятельности</w:t>
            </w:r>
          </w:p>
          <w:p w14:paraId="036EC1C2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обучающегося</w:t>
            </w:r>
          </w:p>
        </w:tc>
        <w:tc>
          <w:tcPr>
            <w:tcW w:w="17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B0BDA7C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Средства оценивания</w:t>
            </w:r>
          </w:p>
        </w:tc>
        <w:tc>
          <w:tcPr>
            <w:tcW w:w="10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0C9AAEE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Балл за конкретное задание</w:t>
            </w:r>
          </w:p>
          <w:p w14:paraId="73AF24CE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(</w:t>
            </w:r>
            <w:proofErr w:type="spellStart"/>
            <w:r w:rsidRPr="005B6C1C">
              <w:rPr>
                <w:color w:val="000000"/>
              </w:rPr>
              <w:t>min-max</w:t>
            </w:r>
            <w:proofErr w:type="spellEnd"/>
            <w:r w:rsidRPr="005B6C1C">
              <w:rPr>
                <w:color w:val="000000"/>
              </w:rPr>
              <w:t>)</w:t>
            </w:r>
          </w:p>
        </w:tc>
        <w:tc>
          <w:tcPr>
            <w:tcW w:w="77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123E375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Число заданий за семестр</w:t>
            </w:r>
          </w:p>
        </w:tc>
        <w:tc>
          <w:tcPr>
            <w:tcW w:w="272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8D9B347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Баллы</w:t>
            </w:r>
          </w:p>
        </w:tc>
      </w:tr>
      <w:tr w:rsidR="005B6C1C" w:rsidRPr="005B6C1C" w14:paraId="12612469" w14:textId="77777777" w:rsidTr="00E42034">
        <w:trPr>
          <w:trHeight w:val="66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B440AAA" w14:textId="77777777" w:rsidR="005B6C1C" w:rsidRPr="005B6C1C" w:rsidRDefault="005B6C1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C59D30F" w14:textId="77777777" w:rsidR="005B6C1C" w:rsidRPr="005B6C1C" w:rsidRDefault="005B6C1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D029BE0" w14:textId="77777777" w:rsidR="005B6C1C" w:rsidRPr="005B6C1C" w:rsidRDefault="005B6C1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822A769" w14:textId="77777777" w:rsidR="005B6C1C" w:rsidRPr="005B6C1C" w:rsidRDefault="005B6C1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47D221D" w14:textId="77777777" w:rsidR="005B6C1C" w:rsidRPr="005B6C1C" w:rsidRDefault="005B6C1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F928A80" w14:textId="77777777" w:rsidR="005B6C1C" w:rsidRPr="005B6C1C" w:rsidRDefault="005B6C1C"/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3D833C8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Минимальный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8474CFB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Максимальный</w:t>
            </w:r>
          </w:p>
        </w:tc>
      </w:tr>
      <w:tr w:rsidR="005B6C1C" w:rsidRPr="005B6C1C" w14:paraId="7C09F9C1" w14:textId="77777777" w:rsidTr="00E42034">
        <w:trPr>
          <w:trHeight w:val="21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3BE80D9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9239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E61E138" w14:textId="77777777" w:rsidR="005B6C1C" w:rsidRPr="005B6C1C" w:rsidRDefault="005B6C1C">
            <w:pPr>
              <w:pStyle w:val="af0"/>
              <w:spacing w:before="0" w:beforeAutospacing="0" w:after="0" w:afterAutospacing="0"/>
            </w:pPr>
            <w:r w:rsidRPr="005B6C1C">
              <w:rPr>
                <w:b/>
                <w:bCs/>
                <w:color w:val="000000"/>
              </w:rPr>
              <w:t>Раздел 1. Основы стандартизации и сертификации информационных систем</w:t>
            </w:r>
          </w:p>
        </w:tc>
      </w:tr>
      <w:tr w:rsidR="005B6C1C" w:rsidRPr="005B6C1C" w14:paraId="22A118AB" w14:textId="77777777" w:rsidTr="00E42034">
        <w:trPr>
          <w:trHeight w:val="645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5BF6E35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BF39BEE" w14:textId="7603B5FB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 w:rsidR="00234C40"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0BB1C78A" w14:textId="6F655893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 w:rsidR="00234C40"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E40B6F3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Выполнение лабораторных работ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3B75C7F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Оценка лабораторных работ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C645445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3-6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001B6A0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CC816FB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3266296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6</w:t>
            </w:r>
          </w:p>
        </w:tc>
      </w:tr>
      <w:tr w:rsidR="005B6C1C" w:rsidRPr="005B6C1C" w14:paraId="26B643E0" w14:textId="77777777" w:rsidTr="00E42034">
        <w:trPr>
          <w:trHeight w:val="66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93C1B7C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2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D6729E0" w14:textId="77777777" w:rsidR="00234C40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71004DD2" w14:textId="29BE7468" w:rsidR="005B6C1C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3B66893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Контрольное тестирование по разделу 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7D6AFD5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Тестовый контроль по разделу 1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22475D2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10-14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BC89B15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9F24B65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F435F93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14</w:t>
            </w:r>
          </w:p>
        </w:tc>
      </w:tr>
      <w:tr w:rsidR="005B6C1C" w:rsidRPr="005B6C1C" w14:paraId="0C604938" w14:textId="77777777" w:rsidTr="00E42034">
        <w:trPr>
          <w:trHeight w:val="21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956A811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9239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C7A56C9" w14:textId="77777777" w:rsidR="005B6C1C" w:rsidRPr="005B6C1C" w:rsidRDefault="005B6C1C">
            <w:pPr>
              <w:pStyle w:val="af0"/>
              <w:spacing w:before="0" w:beforeAutospacing="0" w:after="0" w:afterAutospacing="0"/>
              <w:ind w:left="23"/>
              <w:jc w:val="both"/>
            </w:pPr>
            <w:proofErr w:type="gramStart"/>
            <w:r w:rsidRPr="005B6C1C">
              <w:rPr>
                <w:b/>
                <w:bCs/>
                <w:color w:val="000000"/>
              </w:rPr>
              <w:t>Раздел</w:t>
            </w:r>
            <w:r w:rsidRPr="005B6C1C">
              <w:rPr>
                <w:rStyle w:val="apple-converted-space"/>
                <w:b/>
                <w:bCs/>
                <w:color w:val="000000"/>
              </w:rPr>
              <w:t xml:space="preserve">  </w:t>
            </w:r>
            <w:r w:rsidRPr="005B6C1C">
              <w:rPr>
                <w:b/>
                <w:bCs/>
                <w:color w:val="000000"/>
              </w:rPr>
              <w:t>2</w:t>
            </w:r>
            <w:proofErr w:type="gramEnd"/>
            <w:r w:rsidRPr="005B6C1C">
              <w:rPr>
                <w:b/>
                <w:bCs/>
                <w:color w:val="000000"/>
              </w:rPr>
              <w:t>. Методы оценки технико-экономических показателей программных средств</w:t>
            </w:r>
          </w:p>
        </w:tc>
      </w:tr>
      <w:tr w:rsidR="005B6C1C" w:rsidRPr="005B6C1C" w14:paraId="1EF0CDA7" w14:textId="77777777" w:rsidTr="00E42034">
        <w:trPr>
          <w:trHeight w:val="66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4E5A7E8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3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968E43C" w14:textId="77777777" w:rsidR="00234C40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6E46EF93" w14:textId="68088678" w:rsidR="005B6C1C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261B9B6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Выполнение лабораторных работ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A1E56C1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Оценка лабораторных работ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8F30993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3-6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EC30F9E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C3AD140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77A6E93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6</w:t>
            </w:r>
          </w:p>
        </w:tc>
      </w:tr>
      <w:tr w:rsidR="005B6C1C" w:rsidRPr="005B6C1C" w14:paraId="392300B4" w14:textId="77777777" w:rsidTr="00E42034">
        <w:trPr>
          <w:trHeight w:val="87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70E47C0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4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1352C0A" w14:textId="77777777" w:rsidR="00234C40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42FBC5DB" w14:textId="7FE76F3E" w:rsidR="005B6C1C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FE24B15" w14:textId="77777777" w:rsidR="005B6C1C" w:rsidRPr="005B6C1C" w:rsidRDefault="005B6C1C">
            <w:pPr>
              <w:pStyle w:val="af0"/>
              <w:spacing w:before="0" w:beforeAutospacing="0" w:after="0" w:afterAutospacing="0"/>
            </w:pPr>
            <w:r w:rsidRPr="005B6C1C">
              <w:rPr>
                <w:color w:val="000000"/>
              </w:rPr>
              <w:t>Выполнение</w:t>
            </w:r>
            <w:r w:rsidRPr="005B6C1C">
              <w:rPr>
                <w:rStyle w:val="apple-converted-space"/>
                <w:color w:val="000000"/>
              </w:rPr>
              <w:t> </w:t>
            </w:r>
          </w:p>
          <w:p w14:paraId="37674D61" w14:textId="77777777" w:rsidR="005B6C1C" w:rsidRPr="005B6C1C" w:rsidRDefault="005B6C1C">
            <w:pPr>
              <w:pStyle w:val="af0"/>
              <w:spacing w:before="0" w:beforeAutospacing="0" w:after="0" w:afterAutospacing="0"/>
            </w:pPr>
            <w:r w:rsidRPr="005B6C1C">
              <w:rPr>
                <w:color w:val="000000"/>
              </w:rPr>
              <w:lastRenderedPageBreak/>
              <w:t>учебного исследовательского задания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1105988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lastRenderedPageBreak/>
              <w:t xml:space="preserve">Оценка учебного </w:t>
            </w:r>
            <w:r w:rsidRPr="005B6C1C">
              <w:rPr>
                <w:color w:val="000000"/>
              </w:rPr>
              <w:lastRenderedPageBreak/>
              <w:t>исследовательского задания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B478156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lastRenderedPageBreak/>
              <w:t>6-10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1398C4B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7C80118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6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EDEEC7B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</w:t>
            </w:r>
          </w:p>
        </w:tc>
      </w:tr>
      <w:tr w:rsidR="005B6C1C" w:rsidRPr="005B6C1C" w14:paraId="3A4173DB" w14:textId="77777777" w:rsidTr="00E42034">
        <w:trPr>
          <w:trHeight w:val="66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EDEC0F3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5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7E5E012" w14:textId="77777777" w:rsidR="00234C40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29A307E1" w14:textId="38D1E423" w:rsidR="005B6C1C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E720246" w14:textId="77777777" w:rsidR="005B6C1C" w:rsidRPr="005B6C1C" w:rsidRDefault="005B6C1C">
            <w:pPr>
              <w:pStyle w:val="af0"/>
              <w:spacing w:before="0" w:beforeAutospacing="0" w:after="0" w:afterAutospacing="0"/>
            </w:pPr>
            <w:r w:rsidRPr="005B6C1C">
              <w:rPr>
                <w:color w:val="000000"/>
              </w:rPr>
              <w:t>Контрольное тестирование по разделу 2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6CE38D5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Тестовый контроль по разделу 2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0671187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10-14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D185331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93C4EE6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9ABAE10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14</w:t>
            </w:r>
          </w:p>
        </w:tc>
      </w:tr>
      <w:tr w:rsidR="005B6C1C" w:rsidRPr="005B6C1C" w14:paraId="1ADC7B13" w14:textId="77777777" w:rsidTr="00E42034">
        <w:trPr>
          <w:trHeight w:val="21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C065C71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9239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B154A9F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b/>
                <w:bCs/>
                <w:color w:val="000000"/>
              </w:rPr>
              <w:t>Раздел 3. Стандарты обеспечения качества информационных систем</w:t>
            </w:r>
          </w:p>
        </w:tc>
      </w:tr>
      <w:tr w:rsidR="005B6C1C" w:rsidRPr="005B6C1C" w14:paraId="25306B99" w14:textId="77777777" w:rsidTr="00E42034">
        <w:trPr>
          <w:trHeight w:val="66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76A3C0E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6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554C64C" w14:textId="77777777" w:rsidR="00234C40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38EC820D" w14:textId="50484719" w:rsidR="005B6C1C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445FE51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Выполнение лабораторных работ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C3A6235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Оценка лабораторных работ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6D683F7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3-6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E91662F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B09EF8A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737727F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6</w:t>
            </w:r>
          </w:p>
        </w:tc>
      </w:tr>
      <w:tr w:rsidR="00E42034" w:rsidRPr="005B6C1C" w14:paraId="00A1FEE7" w14:textId="77777777" w:rsidTr="00E42034">
        <w:trPr>
          <w:trHeight w:val="645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D9C90FE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7</w:t>
            </w: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2773B7D" w14:textId="77777777" w:rsidR="00234C40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ОР.1.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  <w:p w14:paraId="009AA6F2" w14:textId="2331E6BB" w:rsidR="005B6C1C" w:rsidRPr="005B6C1C" w:rsidRDefault="00234C40" w:rsidP="00234C40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ОР.2.</w:t>
            </w:r>
            <w:r>
              <w:rPr>
                <w:color w:val="000000"/>
              </w:rPr>
              <w:t>3</w:t>
            </w:r>
            <w:r w:rsidRPr="005B6C1C">
              <w:rPr>
                <w:color w:val="000000"/>
              </w:rPr>
              <w:t>.1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80341B8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Контрольное тестирование по разделу 3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FFD0557" w14:textId="77777777" w:rsidR="005B6C1C" w:rsidRPr="005B6C1C" w:rsidRDefault="005B6C1C">
            <w:pPr>
              <w:pStyle w:val="af0"/>
              <w:spacing w:before="0" w:beforeAutospacing="0" w:after="0" w:afterAutospacing="0"/>
              <w:jc w:val="both"/>
            </w:pPr>
            <w:r w:rsidRPr="005B6C1C">
              <w:rPr>
                <w:color w:val="000000"/>
              </w:rPr>
              <w:t>Тестовый контроль по разделу 3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8C2A335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10-14</w:t>
            </w: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DFC28D6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</w:t>
            </w: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DB74188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A59C331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14</w:t>
            </w:r>
          </w:p>
        </w:tc>
      </w:tr>
      <w:tr w:rsidR="005B6C1C" w:rsidRPr="005B6C1C" w14:paraId="6A32EE95" w14:textId="77777777" w:rsidTr="00E42034">
        <w:trPr>
          <w:trHeight w:val="21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1BC9E10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C08A3DB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282D7E9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0A1C6D5" w14:textId="77777777" w:rsidR="005B6C1C" w:rsidRPr="005B6C1C" w:rsidRDefault="005B6C1C">
            <w:pPr>
              <w:pStyle w:val="af0"/>
              <w:spacing w:before="0" w:beforeAutospacing="0" w:after="0" w:afterAutospacing="0"/>
            </w:pPr>
            <w:r w:rsidRPr="005B6C1C">
              <w:rPr>
                <w:color w:val="000000"/>
              </w:rPr>
              <w:t>Зачет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955B445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7F17B35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6106650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E31DE88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30</w:t>
            </w:r>
          </w:p>
        </w:tc>
      </w:tr>
      <w:tr w:rsidR="00E42034" w:rsidRPr="005B6C1C" w14:paraId="3FC34EF4" w14:textId="77777777" w:rsidTr="00E42034">
        <w:trPr>
          <w:trHeight w:val="210"/>
        </w:trPr>
        <w:tc>
          <w:tcPr>
            <w:tcW w:w="3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EF7A88A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E098AE1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F219DED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Итого:</w:t>
            </w:r>
          </w:p>
        </w:tc>
        <w:tc>
          <w:tcPr>
            <w:tcW w:w="17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7B44BD1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ACD45AC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FF6D2E5" w14:textId="77777777" w:rsidR="005B6C1C" w:rsidRPr="005B6C1C" w:rsidRDefault="005B6C1C">
            <w:pPr>
              <w:pStyle w:val="af0"/>
              <w:spacing w:before="0" w:beforeAutospacing="0" w:after="0" w:afterAutospacing="0"/>
            </w:pPr>
          </w:p>
        </w:tc>
        <w:tc>
          <w:tcPr>
            <w:tcW w:w="1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B0554F6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55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6993CEF" w14:textId="77777777" w:rsidR="005B6C1C" w:rsidRPr="005B6C1C" w:rsidRDefault="005B6C1C">
            <w:pPr>
              <w:pStyle w:val="af0"/>
              <w:spacing w:before="0" w:beforeAutospacing="0" w:after="0" w:afterAutospacing="0"/>
              <w:jc w:val="center"/>
            </w:pPr>
            <w:r w:rsidRPr="005B6C1C">
              <w:rPr>
                <w:color w:val="000000"/>
              </w:rPr>
              <w:t>100</w:t>
            </w:r>
          </w:p>
        </w:tc>
      </w:tr>
    </w:tbl>
    <w:p w14:paraId="4AF5AFED" w14:textId="77777777" w:rsidR="00227650" w:rsidRPr="00CB66F8" w:rsidRDefault="00227650" w:rsidP="00CB66F8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7. Учебно-</w:t>
      </w:r>
      <w:r w:rsidRPr="00CB66F8">
        <w:rPr>
          <w:b/>
          <w:bCs/>
        </w:rPr>
        <w:t>методическое и информационное обеспечение</w:t>
      </w:r>
    </w:p>
    <w:p w14:paraId="4E6AF0C9" w14:textId="77777777" w:rsidR="00227650" w:rsidRPr="00CB66F8" w:rsidRDefault="00227650" w:rsidP="00CB66F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CB66F8">
        <w:rPr>
          <w:bCs/>
          <w:i/>
        </w:rPr>
        <w:t xml:space="preserve">7.1. </w:t>
      </w:r>
      <w:r w:rsidRPr="00CB66F8">
        <w:rPr>
          <w:bCs/>
          <w:i/>
          <w:iCs/>
        </w:rPr>
        <w:t>Основная литература</w:t>
      </w:r>
    </w:p>
    <w:p w14:paraId="77A4391D" w14:textId="77777777" w:rsidR="00777E90" w:rsidRPr="00CB66F8" w:rsidRDefault="00777E90" w:rsidP="00CB66F8">
      <w:pPr>
        <w:pStyle w:val="a9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B66F8">
        <w:rPr>
          <w:rFonts w:ascii="Times New Roman" w:hAnsi="Times New Roman"/>
          <w:sz w:val="24"/>
          <w:szCs w:val="24"/>
        </w:rPr>
        <w:t>Бекетнова</w:t>
      </w:r>
      <w:proofErr w:type="spellEnd"/>
      <w:r w:rsidRPr="00CB66F8">
        <w:rPr>
          <w:rFonts w:ascii="Times New Roman" w:hAnsi="Times New Roman"/>
          <w:sz w:val="24"/>
          <w:szCs w:val="24"/>
        </w:rPr>
        <w:t>, Ю.М. Международные основы и стандарты информационной безопасности финансово-экономических систем : учебное пособие / Ю.М. </w:t>
      </w:r>
      <w:proofErr w:type="spellStart"/>
      <w:r w:rsidRPr="00CB66F8">
        <w:rPr>
          <w:rFonts w:ascii="Times New Roman" w:hAnsi="Times New Roman"/>
          <w:sz w:val="24"/>
          <w:szCs w:val="24"/>
        </w:rPr>
        <w:t>Бекетнова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, Г.О. Крылов, С.Л. Ларионова ; Финансовый университет при Правительстве Российской Федерации. - Москва : Прометей, 2018. - 173 с. : табл. - </w:t>
      </w:r>
      <w:proofErr w:type="spellStart"/>
      <w:r w:rsidRPr="00CB6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66F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33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http://biblioclub.ru/index.php?page=book&amp;id=494850</w:t>
        </w:r>
      </w:hyperlink>
      <w:r w:rsidRPr="00CB66F8">
        <w:rPr>
          <w:rFonts w:ascii="Times New Roman" w:hAnsi="Times New Roman"/>
          <w:sz w:val="24"/>
          <w:szCs w:val="24"/>
        </w:rPr>
        <w:t>.</w:t>
      </w:r>
    </w:p>
    <w:p w14:paraId="72301587" w14:textId="77777777" w:rsidR="00777E90" w:rsidRPr="00CB66F8" w:rsidRDefault="00777E90" w:rsidP="00CB66F8">
      <w:pPr>
        <w:pStyle w:val="a9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B66F8">
        <w:rPr>
          <w:rFonts w:ascii="Times New Roman" w:hAnsi="Times New Roman"/>
          <w:sz w:val="24"/>
          <w:szCs w:val="24"/>
        </w:rPr>
        <w:t>Ехлаков</w:t>
      </w:r>
      <w:proofErr w:type="spellEnd"/>
      <w:r w:rsidRPr="00CB66F8">
        <w:rPr>
          <w:rFonts w:ascii="Times New Roman" w:hAnsi="Times New Roman"/>
          <w:sz w:val="24"/>
          <w:szCs w:val="24"/>
        </w:rPr>
        <w:t>, Ю.П. Планирование и организация вывода программного продукта на рынок : учебное пособие / Ю.П. </w:t>
      </w:r>
      <w:proofErr w:type="spellStart"/>
      <w:r w:rsidRPr="00CB66F8">
        <w:rPr>
          <w:rFonts w:ascii="Times New Roman" w:hAnsi="Times New Roman"/>
          <w:sz w:val="24"/>
          <w:szCs w:val="24"/>
        </w:rPr>
        <w:t>Ехлаков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2017. - 121 с. : ил. - </w:t>
      </w:r>
      <w:proofErr w:type="spellStart"/>
      <w:r w:rsidRPr="00CB6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66F8">
        <w:rPr>
          <w:rFonts w:ascii="Times New Roman" w:hAnsi="Times New Roman"/>
          <w:sz w:val="24"/>
          <w:szCs w:val="24"/>
        </w:rPr>
        <w:t>.: с. 115-117. - ISBN 978-5-4332-0258-0 ; То же [Электронный ресурс]. - URL: </w:t>
      </w:r>
      <w:hyperlink r:id="rId34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http://biblioclub.ru/index.php?page=book&amp;id=481009</w:t>
        </w:r>
      </w:hyperlink>
      <w:r w:rsidRPr="00CB66F8">
        <w:rPr>
          <w:rFonts w:ascii="Times New Roman" w:hAnsi="Times New Roman"/>
          <w:sz w:val="24"/>
          <w:szCs w:val="24"/>
        </w:rPr>
        <w:t> </w:t>
      </w:r>
    </w:p>
    <w:p w14:paraId="39B6CFF5" w14:textId="77777777" w:rsidR="00777E90" w:rsidRPr="00CB66F8" w:rsidRDefault="00777E90" w:rsidP="00CB66F8">
      <w:pPr>
        <w:pStyle w:val="a9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>Грекул, В.И. Управление внедрением информационных систем : учебник / В.И. Грекул, Г.Н. </w:t>
      </w:r>
      <w:proofErr w:type="spellStart"/>
      <w:r w:rsidRPr="00CB66F8">
        <w:rPr>
          <w:rFonts w:ascii="Times New Roman" w:hAnsi="Times New Roman"/>
          <w:sz w:val="24"/>
          <w:szCs w:val="24"/>
        </w:rPr>
        <w:t>Денищенко</w:t>
      </w:r>
      <w:proofErr w:type="spellEnd"/>
      <w:r w:rsidRPr="00CB66F8">
        <w:rPr>
          <w:rFonts w:ascii="Times New Roman" w:hAnsi="Times New Roman"/>
          <w:sz w:val="24"/>
          <w:szCs w:val="24"/>
        </w:rPr>
        <w:t>, Н.Л. </w:t>
      </w:r>
      <w:proofErr w:type="spellStart"/>
      <w:r w:rsidRPr="00CB66F8">
        <w:rPr>
          <w:rFonts w:ascii="Times New Roman" w:hAnsi="Times New Roman"/>
          <w:sz w:val="24"/>
          <w:szCs w:val="24"/>
        </w:rPr>
        <w:t>Коровкина</w:t>
      </w:r>
      <w:proofErr w:type="spellEnd"/>
      <w:r w:rsidRPr="00CB66F8">
        <w:rPr>
          <w:rFonts w:ascii="Times New Roman" w:hAnsi="Times New Roman"/>
          <w:sz w:val="24"/>
          <w:szCs w:val="24"/>
        </w:rPr>
        <w:t>. - Москва : Интернет-Университет Информационных Технологий, 2008. - 224 с. - (Основы информационных технологий). - ISBN 978-5-94774-944-1 ; То же [Электронный ресурс]. - URL: </w:t>
      </w:r>
      <w:hyperlink r:id="rId35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http://biblioclub.ru/index.php?page=book&amp;id=233072</w:t>
        </w:r>
      </w:hyperlink>
      <w:r w:rsidRPr="00CB66F8">
        <w:rPr>
          <w:rFonts w:ascii="Times New Roman" w:hAnsi="Times New Roman"/>
          <w:sz w:val="24"/>
          <w:szCs w:val="24"/>
        </w:rPr>
        <w:t> .</w:t>
      </w:r>
    </w:p>
    <w:p w14:paraId="3554C3D8" w14:textId="77777777" w:rsidR="00227650" w:rsidRPr="00CB66F8" w:rsidRDefault="00227650" w:rsidP="00CB66F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CB66F8">
        <w:rPr>
          <w:bCs/>
          <w:i/>
          <w:iCs/>
        </w:rPr>
        <w:t>7.2. Дополнительная литература</w:t>
      </w:r>
    </w:p>
    <w:p w14:paraId="0FEA0725" w14:textId="77777777" w:rsidR="00777E90" w:rsidRPr="00CB66F8" w:rsidRDefault="00777E90" w:rsidP="00CB66F8">
      <w:pPr>
        <w:pStyle w:val="a9"/>
        <w:numPr>
          <w:ilvl w:val="0"/>
          <w:numId w:val="1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B66F8">
        <w:rPr>
          <w:rFonts w:ascii="Times New Roman" w:hAnsi="Times New Roman"/>
          <w:sz w:val="24"/>
          <w:szCs w:val="24"/>
        </w:rPr>
        <w:t>Афонин</w:t>
      </w:r>
      <w:proofErr w:type="spellEnd"/>
      <w:r w:rsidRPr="00CB66F8">
        <w:rPr>
          <w:rFonts w:ascii="Times New Roman" w:hAnsi="Times New Roman"/>
          <w:sz w:val="24"/>
          <w:szCs w:val="24"/>
        </w:rPr>
        <w:t>, В.В. Моделирование систем : учебно-практическое пособие / В.В. </w:t>
      </w:r>
      <w:proofErr w:type="spellStart"/>
      <w:r w:rsidRPr="00CB66F8">
        <w:rPr>
          <w:rFonts w:ascii="Times New Roman" w:hAnsi="Times New Roman"/>
          <w:sz w:val="24"/>
          <w:szCs w:val="24"/>
        </w:rPr>
        <w:t>Афонин</w:t>
      </w:r>
      <w:proofErr w:type="spellEnd"/>
      <w:r w:rsidRPr="00CB66F8">
        <w:rPr>
          <w:rFonts w:ascii="Times New Roman" w:hAnsi="Times New Roman"/>
          <w:sz w:val="24"/>
          <w:szCs w:val="24"/>
        </w:rPr>
        <w:t>, С.А. </w:t>
      </w:r>
      <w:proofErr w:type="spellStart"/>
      <w:r w:rsidRPr="00CB66F8">
        <w:rPr>
          <w:rFonts w:ascii="Times New Roman" w:hAnsi="Times New Roman"/>
          <w:sz w:val="24"/>
          <w:szCs w:val="24"/>
        </w:rPr>
        <w:t>Федосин</w:t>
      </w:r>
      <w:proofErr w:type="spellEnd"/>
      <w:r w:rsidRPr="00CB66F8">
        <w:rPr>
          <w:rFonts w:ascii="Times New Roman" w:hAnsi="Times New Roman"/>
          <w:sz w:val="24"/>
          <w:szCs w:val="24"/>
        </w:rPr>
        <w:t>. - Москва : Интернет-Университет Информационных Технологий, 2011. - 232 с. : ил.,</w:t>
      </w:r>
      <w:proofErr w:type="spellStart"/>
      <w:r w:rsidRPr="00CB66F8">
        <w:rPr>
          <w:rFonts w:ascii="Times New Roman" w:hAnsi="Times New Roman"/>
          <w:sz w:val="24"/>
          <w:szCs w:val="24"/>
        </w:rPr>
        <w:t>табл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., схем. - (Основы информационных технологий). - ISBN 978-5-9963-0352-6 ; То же [Электронный ресурс]. - URL: </w:t>
      </w:r>
      <w:hyperlink r:id="rId36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http://biblioclub.ru/index.php?page=book&amp;id=232979</w:t>
        </w:r>
      </w:hyperlink>
      <w:r w:rsidRPr="00CB66F8">
        <w:rPr>
          <w:rFonts w:ascii="Times New Roman" w:hAnsi="Times New Roman"/>
          <w:sz w:val="24"/>
          <w:szCs w:val="24"/>
        </w:rPr>
        <w:t xml:space="preserve"> .</w:t>
      </w:r>
    </w:p>
    <w:p w14:paraId="2020C978" w14:textId="77777777" w:rsidR="00777E90" w:rsidRPr="00CB66F8" w:rsidRDefault="00777E90" w:rsidP="00CB66F8">
      <w:pPr>
        <w:pStyle w:val="a9"/>
        <w:numPr>
          <w:ilvl w:val="0"/>
          <w:numId w:val="1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 xml:space="preserve">Михеева, Е.Н. Управление качеством : учебник / Е.Н. Михеева, М.В. Сероштан. - 2-е изд., </w:t>
      </w:r>
      <w:proofErr w:type="spellStart"/>
      <w:r w:rsidRPr="00CB66F8">
        <w:rPr>
          <w:rFonts w:ascii="Times New Roman" w:hAnsi="Times New Roman"/>
          <w:sz w:val="24"/>
          <w:szCs w:val="24"/>
        </w:rPr>
        <w:t>испр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. и доп. - Москва : Издательско-торговая корпорация «Дашков и К°», 2017. - 531 с. : ил. - </w:t>
      </w:r>
      <w:proofErr w:type="spellStart"/>
      <w:r w:rsidRPr="00CB6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.: с. 481-487. - ISBN 978-5-394-01078-1 ; То же [Электронный ресурс]. - URL: </w:t>
      </w:r>
      <w:hyperlink r:id="rId37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http://biblioclub.ru/index.php?page=book&amp;id=454086</w:t>
        </w:r>
      </w:hyperlink>
      <w:r w:rsidRPr="00CB66F8">
        <w:rPr>
          <w:rFonts w:ascii="Times New Roman" w:hAnsi="Times New Roman"/>
          <w:sz w:val="24"/>
          <w:szCs w:val="24"/>
        </w:rPr>
        <w:t xml:space="preserve"> .</w:t>
      </w:r>
    </w:p>
    <w:p w14:paraId="24DDCED2" w14:textId="77777777" w:rsidR="00777E90" w:rsidRPr="00CB66F8" w:rsidRDefault="00777E90" w:rsidP="00CB66F8">
      <w:pPr>
        <w:pStyle w:val="a9"/>
        <w:numPr>
          <w:ilvl w:val="0"/>
          <w:numId w:val="1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lastRenderedPageBreak/>
        <w:t>Информационные технологии : учебник / Ю.Ю. Громов, И.В. </w:t>
      </w:r>
      <w:proofErr w:type="spellStart"/>
      <w:r w:rsidRPr="00CB66F8">
        <w:rPr>
          <w:rFonts w:ascii="Times New Roman" w:hAnsi="Times New Roman"/>
          <w:sz w:val="24"/>
          <w:szCs w:val="24"/>
        </w:rPr>
        <w:t>Дидрих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- 260 с. : ил., табл., схем. - </w:t>
      </w:r>
      <w:proofErr w:type="spellStart"/>
      <w:r w:rsidRPr="00CB6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66F8">
        <w:rPr>
          <w:rFonts w:ascii="Times New Roman" w:hAnsi="Times New Roman"/>
          <w:sz w:val="24"/>
          <w:szCs w:val="24"/>
        </w:rPr>
        <w:t>. в кн. - ISBN 978-5-8265-1428-3 ; То же [Электронный ресурс]. - URL: </w:t>
      </w:r>
      <w:hyperlink r:id="rId38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http://biblioclub.ru/index.php?page=book&amp;id=444641</w:t>
        </w:r>
      </w:hyperlink>
      <w:r w:rsidRPr="00CB66F8">
        <w:rPr>
          <w:rFonts w:ascii="Times New Roman" w:hAnsi="Times New Roman"/>
          <w:sz w:val="24"/>
          <w:szCs w:val="24"/>
        </w:rPr>
        <w:t> .</w:t>
      </w:r>
    </w:p>
    <w:p w14:paraId="6C541A0A" w14:textId="77777777" w:rsidR="00777E90" w:rsidRPr="00CB66F8" w:rsidRDefault="00777E90" w:rsidP="00CB66F8">
      <w:pPr>
        <w:pStyle w:val="a9"/>
        <w:numPr>
          <w:ilvl w:val="0"/>
          <w:numId w:val="1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B66F8">
        <w:rPr>
          <w:rFonts w:ascii="Times New Roman" w:hAnsi="Times New Roman"/>
          <w:sz w:val="24"/>
          <w:szCs w:val="24"/>
        </w:rPr>
        <w:t>Бова</w:t>
      </w:r>
      <w:proofErr w:type="spellEnd"/>
      <w:r w:rsidRPr="00CB66F8">
        <w:rPr>
          <w:rFonts w:ascii="Times New Roman" w:hAnsi="Times New Roman"/>
          <w:sz w:val="24"/>
          <w:szCs w:val="24"/>
        </w:rPr>
        <w:t>, В.В. Основы проектирования информационных систем и технологий : учебное пособие / В.В. </w:t>
      </w:r>
      <w:proofErr w:type="spellStart"/>
      <w:r w:rsidRPr="00CB66F8">
        <w:rPr>
          <w:rFonts w:ascii="Times New Roman" w:hAnsi="Times New Roman"/>
          <w:sz w:val="24"/>
          <w:szCs w:val="24"/>
        </w:rPr>
        <w:t>Бова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, Ю.А. Кравченко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 ; Таганрог : Издательство Южного федерального университета, 2018. - 106 с. : ил. - </w:t>
      </w:r>
      <w:proofErr w:type="spellStart"/>
      <w:r w:rsidRPr="00CB6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66F8">
        <w:rPr>
          <w:rFonts w:ascii="Times New Roman" w:hAnsi="Times New Roman"/>
          <w:sz w:val="24"/>
          <w:szCs w:val="24"/>
        </w:rPr>
        <w:t>. в кн. - ISBN 978-5-9275-2717-5 ; То же [Электронный ресурс]. - URL: </w:t>
      </w:r>
      <w:hyperlink r:id="rId39" w:history="1">
        <w:r w:rsidRPr="00CB66F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http://biblioclub.ru/index.php?page=book&amp;id=499515</w:t>
        </w:r>
      </w:hyperlink>
      <w:r w:rsidRPr="00CB66F8">
        <w:rPr>
          <w:rFonts w:ascii="Times New Roman" w:hAnsi="Times New Roman"/>
          <w:sz w:val="24"/>
          <w:szCs w:val="24"/>
        </w:rPr>
        <w:t> .</w:t>
      </w:r>
    </w:p>
    <w:p w14:paraId="7177E3F9" w14:textId="77777777" w:rsidR="00227650" w:rsidRPr="00CB66F8" w:rsidRDefault="00227650" w:rsidP="00CB66F8">
      <w:pPr>
        <w:tabs>
          <w:tab w:val="left" w:pos="1134"/>
        </w:tabs>
        <w:ind w:firstLine="709"/>
        <w:jc w:val="both"/>
        <w:rPr>
          <w:bCs/>
          <w:i/>
          <w:iCs/>
        </w:rPr>
      </w:pPr>
      <w:r w:rsidRPr="00CB66F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1F71A87E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>Казачек Н.Е. Стандартизация разработки ПО: Методическое пособие НГПУ, 2013</w:t>
      </w:r>
    </w:p>
    <w:p w14:paraId="6659A5F0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CB66F8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 Л.Н. Интеллектуальные информационные системы. Методические указания по изучению дисциплины для студентов. – </w:t>
      </w:r>
      <w:proofErr w:type="spellStart"/>
      <w:r w:rsidRPr="00CB66F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CB66F8">
        <w:rPr>
          <w:rFonts w:ascii="Times New Roman" w:hAnsi="Times New Roman"/>
          <w:sz w:val="24"/>
          <w:szCs w:val="24"/>
        </w:rPr>
        <w:t>: НГПУ, 2010. 65 с.</w:t>
      </w:r>
    </w:p>
    <w:p w14:paraId="183FE2EC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 xml:space="preserve">Глузман Р.Л. Архитектура ЭВМ и вычислительных систем. Методические рекомендации для студентов специальности «Информационные системы и технологии». – </w:t>
      </w:r>
      <w:proofErr w:type="spellStart"/>
      <w:r w:rsidRPr="00CB66F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CB66F8">
        <w:rPr>
          <w:rFonts w:ascii="Times New Roman" w:hAnsi="Times New Roman"/>
          <w:sz w:val="24"/>
          <w:szCs w:val="24"/>
        </w:rPr>
        <w:t>: НГПУ, 2010.</w:t>
      </w:r>
    </w:p>
    <w:p w14:paraId="65F13F70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 xml:space="preserve">Казачек Н.Е. Стандартизация разработки программного обеспечения. </w:t>
      </w:r>
      <w:proofErr w:type="spellStart"/>
      <w:r w:rsidRPr="00CB66F8">
        <w:rPr>
          <w:rFonts w:ascii="Times New Roman" w:hAnsi="Times New Roman"/>
          <w:sz w:val="24"/>
          <w:szCs w:val="24"/>
        </w:rPr>
        <w:t>Методическе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 рекомендации по выполнению курсовой работы. – </w:t>
      </w:r>
      <w:proofErr w:type="spellStart"/>
      <w:r w:rsidRPr="00CB66F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CB66F8">
        <w:rPr>
          <w:rFonts w:ascii="Times New Roman" w:hAnsi="Times New Roman"/>
          <w:sz w:val="24"/>
          <w:szCs w:val="24"/>
        </w:rPr>
        <w:t>: НГПУ, 2010. 20 с.</w:t>
      </w:r>
    </w:p>
    <w:p w14:paraId="731BA55E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 xml:space="preserve">Костылев Д.С. Проектирование локальной информационной системы организации. Методические указания по выполнению курсовой работы по дисциплине «Локальные информационные системы». – </w:t>
      </w:r>
      <w:proofErr w:type="spellStart"/>
      <w:r w:rsidRPr="00CB66F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CB66F8">
        <w:rPr>
          <w:rFonts w:ascii="Times New Roman" w:hAnsi="Times New Roman"/>
          <w:sz w:val="24"/>
          <w:szCs w:val="24"/>
        </w:rPr>
        <w:t>: НГПУ, 2010. – 25 с.</w:t>
      </w:r>
    </w:p>
    <w:p w14:paraId="06A406C1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B66F8">
        <w:rPr>
          <w:rFonts w:ascii="Times New Roman" w:hAnsi="Times New Roman"/>
          <w:sz w:val="24"/>
          <w:szCs w:val="24"/>
        </w:rPr>
        <w:t>Поначугин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 А.В. Проектирование корпоративных информационных систем. Методические указания к курсовому проекту по дисциплине «Корпоративные информационные системы» – </w:t>
      </w:r>
      <w:proofErr w:type="spellStart"/>
      <w:r w:rsidRPr="00CB66F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CB66F8">
        <w:rPr>
          <w:rFonts w:ascii="Times New Roman" w:hAnsi="Times New Roman"/>
          <w:sz w:val="24"/>
          <w:szCs w:val="24"/>
        </w:rPr>
        <w:t>: НГПУ, 2010. – 20 с.</w:t>
      </w:r>
    </w:p>
    <w:p w14:paraId="5DA3DA7A" w14:textId="77777777" w:rsidR="00227650" w:rsidRPr="00CB66F8" w:rsidRDefault="00227650" w:rsidP="00CB66F8">
      <w:pPr>
        <w:pStyle w:val="a9"/>
        <w:numPr>
          <w:ilvl w:val="0"/>
          <w:numId w:val="8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66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B66F8">
        <w:rPr>
          <w:rFonts w:ascii="Times New Roman" w:hAnsi="Times New Roman"/>
          <w:sz w:val="24"/>
          <w:szCs w:val="24"/>
        </w:rPr>
        <w:t>Круподерова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 Е.П. Интернет-технологии в проектной деятельности: Учеб.-метод. пособие Нижний Новгород: </w:t>
      </w:r>
      <w:proofErr w:type="spellStart"/>
      <w:r w:rsidRPr="00CB66F8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CB66F8">
        <w:rPr>
          <w:rFonts w:ascii="Times New Roman" w:hAnsi="Times New Roman"/>
          <w:sz w:val="24"/>
          <w:szCs w:val="24"/>
        </w:rPr>
        <w:t xml:space="preserve"> ун-т, 2014</w:t>
      </w:r>
    </w:p>
    <w:p w14:paraId="72015548" w14:textId="77777777" w:rsidR="00227650" w:rsidRPr="00CB66F8" w:rsidRDefault="00227650" w:rsidP="00CB66F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CB66F8">
        <w:rPr>
          <w:bCs/>
          <w:i/>
          <w:iCs/>
        </w:rPr>
        <w:t>7.4. Перечень ресурсов информационно-телекоммуникационной сети «Интернет»</w:t>
      </w:r>
    </w:p>
    <w:p w14:paraId="383198A1" w14:textId="77777777" w:rsidR="007764CB" w:rsidRPr="00CB66F8" w:rsidRDefault="007764CB" w:rsidP="00CB66F8">
      <w:pPr>
        <w:pStyle w:val="af6"/>
        <w:numPr>
          <w:ilvl w:val="0"/>
          <w:numId w:val="4"/>
        </w:numPr>
        <w:ind w:left="0" w:firstLine="709"/>
        <w:rPr>
          <w:color w:val="auto"/>
        </w:rPr>
      </w:pPr>
      <w:r w:rsidRPr="00CB66F8">
        <w:rPr>
          <w:color w:val="auto"/>
        </w:rPr>
        <w:t xml:space="preserve">Федеральный закон о защите информации http://www.consultant.ru/document/cons_doc_LAW_61798/  </w:t>
      </w:r>
    </w:p>
    <w:p w14:paraId="61B91A80" w14:textId="77777777" w:rsidR="007764CB" w:rsidRPr="00CB66F8" w:rsidRDefault="007764CB" w:rsidP="00CB66F8">
      <w:pPr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rStyle w:val="af"/>
          <w:color w:val="auto"/>
        </w:rPr>
      </w:pPr>
      <w:r w:rsidRPr="00CB66F8">
        <w:t xml:space="preserve">РД 50-34.698-90. Методические указания. Информационная технология. Комплекс стандартов и руководящих документов на автоматизированные системы. Автоматизированные системы. Требования к содержанию документов. Ссылка на электронный ресурс: </w:t>
      </w:r>
      <w:hyperlink r:id="rId40" w:history="1">
        <w:r w:rsidRPr="00CB66F8">
          <w:rPr>
            <w:rStyle w:val="af"/>
            <w:color w:val="auto"/>
          </w:rPr>
          <w:t>http://goo.gl/Lq7gU2</w:t>
        </w:r>
      </w:hyperlink>
    </w:p>
    <w:p w14:paraId="153A7B51" w14:textId="77777777" w:rsidR="007764CB" w:rsidRPr="00CB66F8" w:rsidRDefault="007764CB" w:rsidP="00CB66F8">
      <w:pPr>
        <w:pStyle w:val="af6"/>
        <w:numPr>
          <w:ilvl w:val="0"/>
          <w:numId w:val="4"/>
        </w:numPr>
        <w:ind w:left="0" w:firstLine="709"/>
        <w:rPr>
          <w:color w:val="auto"/>
        </w:rPr>
      </w:pPr>
      <w:r w:rsidRPr="00CB66F8">
        <w:rPr>
          <w:color w:val="auto"/>
        </w:rPr>
        <w:t xml:space="preserve">Курс </w:t>
      </w:r>
      <w:proofErr w:type="spellStart"/>
      <w:r w:rsidRPr="00CB66F8">
        <w:rPr>
          <w:color w:val="auto"/>
        </w:rPr>
        <w:t>Интуита</w:t>
      </w:r>
      <w:proofErr w:type="spellEnd"/>
      <w:r w:rsidRPr="00CB66F8">
        <w:rPr>
          <w:color w:val="auto"/>
        </w:rPr>
        <w:t xml:space="preserve"> «Основы тестирования программного обеспечения» </w:t>
      </w:r>
      <w:hyperlink r:id="rId41" w:history="1">
        <w:r w:rsidRPr="00CB66F8">
          <w:rPr>
            <w:rStyle w:val="af"/>
            <w:color w:val="auto"/>
          </w:rPr>
          <w:t>https://www.intuit.ru/studies/courses/48/48/info</w:t>
        </w:r>
      </w:hyperlink>
    </w:p>
    <w:p w14:paraId="7F998B98" w14:textId="77777777" w:rsidR="007764CB" w:rsidRPr="00CB66F8" w:rsidRDefault="007764CB" w:rsidP="00CB66F8">
      <w:pPr>
        <w:pStyle w:val="af6"/>
        <w:numPr>
          <w:ilvl w:val="0"/>
          <w:numId w:val="4"/>
        </w:numPr>
        <w:ind w:left="0" w:firstLine="709"/>
        <w:rPr>
          <w:color w:val="auto"/>
        </w:rPr>
      </w:pPr>
      <w:r w:rsidRPr="00CB66F8">
        <w:rPr>
          <w:color w:val="auto"/>
        </w:rPr>
        <w:t xml:space="preserve">Куликов С. Тестирование программного обеспечения. </w:t>
      </w:r>
      <w:hyperlink r:id="rId42" w:history="1">
        <w:r w:rsidRPr="00CB66F8">
          <w:rPr>
            <w:rStyle w:val="af"/>
            <w:color w:val="auto"/>
          </w:rPr>
          <w:t>http://svyatoslav.biz/software_testing_book_download/</w:t>
        </w:r>
      </w:hyperlink>
    </w:p>
    <w:p w14:paraId="408D36C3" w14:textId="77777777" w:rsidR="00FA12CD" w:rsidRPr="00CB66F8" w:rsidRDefault="00FA12CD" w:rsidP="00CB66F8">
      <w:pPr>
        <w:pStyle w:val="Standard"/>
        <w:ind w:firstLine="709"/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047AAA17" w14:textId="77777777" w:rsidR="00227650" w:rsidRPr="00CB66F8" w:rsidRDefault="00227650" w:rsidP="00CB66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66F8">
        <w:rPr>
          <w:b/>
          <w:bCs/>
        </w:rPr>
        <w:t>8. Фонды оценочных средств</w:t>
      </w:r>
    </w:p>
    <w:p w14:paraId="70DBE043" w14:textId="77777777" w:rsidR="00227650" w:rsidRPr="009F76A4" w:rsidRDefault="00227650" w:rsidP="009F76A4">
      <w:pPr>
        <w:ind w:firstLine="709"/>
        <w:jc w:val="both"/>
        <w:rPr>
          <w:spacing w:val="-4"/>
        </w:rPr>
      </w:pPr>
      <w:r w:rsidRPr="009F76A4">
        <w:rPr>
          <w:spacing w:val="-4"/>
        </w:rPr>
        <w:lastRenderedPageBreak/>
        <w:t>Фонд оценочных средств представлен в Приложении 1.</w:t>
      </w:r>
    </w:p>
    <w:p w14:paraId="3E37551D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14:paraId="6BC90D3A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1B0D6627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9.1. Описание материально-технической базы</w:t>
      </w:r>
    </w:p>
    <w:p w14:paraId="6C14B836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9F76A4">
        <w:rPr>
          <w:bCs/>
        </w:rPr>
        <w:t>базой,  обеспечивающей</w:t>
      </w:r>
      <w:proofErr w:type="gramEnd"/>
      <w:r w:rsidRPr="009F76A4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1EBEBD8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C3C3F8" w14:textId="77777777" w:rsidR="00833E83" w:rsidRDefault="00833E83" w:rsidP="009F76A4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2B41B65F" w14:textId="77777777" w:rsidR="00227650" w:rsidRPr="009F76A4" w:rsidRDefault="00227650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программного обеспечения</w:t>
      </w:r>
    </w:p>
    <w:p w14:paraId="12FE139D" w14:textId="77777777" w:rsidR="00833E83" w:rsidRPr="00972AA5" w:rsidRDefault="00833E83" w:rsidP="00833E83">
      <w:pPr>
        <w:pStyle w:val="afa"/>
        <w:spacing w:line="276" w:lineRule="auto"/>
        <w:ind w:left="360"/>
      </w:pPr>
      <w:r w:rsidRPr="00833E83">
        <w:rPr>
          <w:rFonts w:ascii="Ubuntu" w:eastAsia="Ubuntu" w:hAnsi="Ubuntu" w:cs="Ubuntu"/>
          <w:color w:val="3C3C3C"/>
          <w:lang w:val="en-US"/>
        </w:rPr>
        <w:t>Office</w:t>
      </w:r>
      <w:r w:rsidRPr="00972AA5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Professional</w:t>
      </w:r>
      <w:r w:rsidRPr="00972AA5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Plus</w:t>
      </w:r>
      <w:r w:rsidRPr="00972AA5">
        <w:rPr>
          <w:rFonts w:ascii="Ubuntu" w:eastAsia="Ubuntu" w:hAnsi="Ubuntu" w:cs="Ubuntu"/>
          <w:color w:val="3C3C3C"/>
        </w:rPr>
        <w:t xml:space="preserve"> 2013</w:t>
      </w:r>
    </w:p>
    <w:p w14:paraId="384321E3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Microsoft Visual Studio</w:t>
      </w:r>
    </w:p>
    <w:p w14:paraId="0277CF9E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Calibri" w:eastAsia="Calibri" w:hAnsi="Calibri" w:cs="Calibri"/>
          <w:lang w:val="en-US"/>
        </w:rPr>
        <w:t>Microsoft Visio 2013</w:t>
      </w:r>
    </w:p>
    <w:p w14:paraId="4964A52F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OpenOffice</w:t>
      </w:r>
    </w:p>
    <w:p w14:paraId="3521CC2D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WinRar</w:t>
      </w:r>
      <w:proofErr w:type="spellEnd"/>
    </w:p>
    <w:p w14:paraId="6CA2AB7E" w14:textId="77777777" w:rsidR="00833E83" w:rsidRPr="00833E83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 xml:space="preserve">Mozilla </w:t>
      </w: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FireFox</w:t>
      </w:r>
      <w:proofErr w:type="spellEnd"/>
    </w:p>
    <w:p w14:paraId="3799F61D" w14:textId="77777777" w:rsidR="00833E83" w:rsidRPr="009A656B" w:rsidRDefault="00833E83" w:rsidP="00833E83">
      <w:pPr>
        <w:pStyle w:val="afa"/>
        <w:spacing w:line="276" w:lineRule="auto"/>
        <w:ind w:left="360"/>
        <w:rPr>
          <w:lang w:val="en-US"/>
        </w:rPr>
      </w:pPr>
      <w:r w:rsidRPr="009A656B">
        <w:rPr>
          <w:rFonts w:ascii="Ubuntu" w:eastAsia="Ubuntu" w:hAnsi="Ubuntu" w:cs="Ubuntu"/>
          <w:color w:val="3C3C3C"/>
          <w:lang w:val="en-US"/>
        </w:rPr>
        <w:t xml:space="preserve">RAD Studio 10.1 Berlin Professional Academic </w:t>
      </w:r>
      <w:proofErr w:type="spellStart"/>
      <w:r w:rsidRPr="009A656B">
        <w:rPr>
          <w:rFonts w:ascii="Ubuntu" w:eastAsia="Ubuntu" w:hAnsi="Ubuntu" w:cs="Ubuntu"/>
          <w:color w:val="3C3C3C"/>
          <w:lang w:val="en-US"/>
        </w:rPr>
        <w:t>Concurent</w:t>
      </w:r>
      <w:proofErr w:type="spellEnd"/>
      <w:r w:rsidRPr="009A656B">
        <w:rPr>
          <w:rFonts w:ascii="Ubuntu" w:eastAsia="Ubuntu" w:hAnsi="Ubuntu" w:cs="Ubuntu"/>
          <w:color w:val="3C3C3C"/>
          <w:lang w:val="en-US"/>
        </w:rPr>
        <w:t xml:space="preserve"> License</w:t>
      </w:r>
    </w:p>
    <w:p w14:paraId="28837B65" w14:textId="77777777" w:rsidR="00833E83" w:rsidRPr="00972AA5" w:rsidRDefault="00833E83" w:rsidP="00833E83">
      <w:pPr>
        <w:pStyle w:val="afa"/>
        <w:spacing w:line="276" w:lineRule="auto"/>
        <w:ind w:left="360"/>
      </w:pPr>
      <w:r w:rsidRPr="00833E83">
        <w:rPr>
          <w:rFonts w:ascii="Ubuntu" w:eastAsia="Ubuntu" w:hAnsi="Ubuntu" w:cs="Ubuntu"/>
          <w:color w:val="3C3C3C"/>
          <w:lang w:val="en-US"/>
        </w:rPr>
        <w:t>ER</w:t>
      </w:r>
      <w:r w:rsidRPr="00972AA5">
        <w:rPr>
          <w:rFonts w:ascii="Ubuntu" w:eastAsia="Ubuntu" w:hAnsi="Ubuntu" w:cs="Ubuntu"/>
          <w:color w:val="3C3C3C"/>
        </w:rPr>
        <w:t>/</w:t>
      </w:r>
      <w:r w:rsidRPr="00833E83">
        <w:rPr>
          <w:rFonts w:ascii="Ubuntu" w:eastAsia="Ubuntu" w:hAnsi="Ubuntu" w:cs="Ubuntu"/>
          <w:color w:val="3C3C3C"/>
          <w:lang w:val="en-US"/>
        </w:rPr>
        <w:t>Studio</w:t>
      </w:r>
      <w:r w:rsidRPr="00972AA5">
        <w:rPr>
          <w:rFonts w:ascii="Ubuntu" w:eastAsia="Ubuntu" w:hAnsi="Ubuntu" w:cs="Ubuntu"/>
          <w:color w:val="3C3C3C"/>
        </w:rPr>
        <w:t xml:space="preserve"> 9.5 </w:t>
      </w:r>
      <w:r w:rsidRPr="00833E83">
        <w:rPr>
          <w:rFonts w:ascii="Ubuntu" w:eastAsia="Ubuntu" w:hAnsi="Ubuntu" w:cs="Ubuntu"/>
          <w:color w:val="3C3C3C"/>
          <w:lang w:val="en-US"/>
        </w:rPr>
        <w:t>Developer</w:t>
      </w:r>
    </w:p>
    <w:p w14:paraId="5721A8C2" w14:textId="77777777" w:rsidR="00833E83" w:rsidRPr="00972AA5" w:rsidRDefault="00833E83" w:rsidP="00833E83">
      <w:pPr>
        <w:pStyle w:val="afa"/>
        <w:spacing w:line="276" w:lineRule="auto"/>
        <w:ind w:left="360"/>
      </w:pPr>
      <w:r w:rsidRPr="00833E83">
        <w:rPr>
          <w:rFonts w:ascii="Ubuntu" w:eastAsia="Ubuntu" w:hAnsi="Ubuntu" w:cs="Ubuntu"/>
          <w:color w:val="3C3C3C"/>
          <w:lang w:val="en-US"/>
        </w:rPr>
        <w:t>MySQL</w:t>
      </w:r>
      <w:r w:rsidRPr="00972AA5">
        <w:rPr>
          <w:rFonts w:ascii="Ubuntu" w:eastAsia="Ubuntu" w:hAnsi="Ubuntu" w:cs="Ubuntu"/>
          <w:color w:val="3C3C3C"/>
        </w:rPr>
        <w:t xml:space="preserve"> 8.0</w:t>
      </w:r>
    </w:p>
    <w:p w14:paraId="4153F6DD" w14:textId="77777777" w:rsidR="00702F77" w:rsidRDefault="00702F77" w:rsidP="00E4120C">
      <w:pPr>
        <w:pStyle w:val="afa"/>
        <w:spacing w:line="240" w:lineRule="auto"/>
        <w:ind w:left="360"/>
      </w:pPr>
    </w:p>
    <w:p w14:paraId="4D3254B3" w14:textId="77777777" w:rsidR="00833E83" w:rsidRPr="00702F77" w:rsidRDefault="00833E83" w:rsidP="00E4120C">
      <w:pPr>
        <w:pStyle w:val="afa"/>
        <w:spacing w:line="240" w:lineRule="auto"/>
        <w:ind w:left="360"/>
      </w:pPr>
    </w:p>
    <w:p w14:paraId="1EE83DC2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информационных справочных систем</w:t>
      </w:r>
    </w:p>
    <w:p w14:paraId="4E95F013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02F77">
        <w:rPr>
          <w:bCs/>
        </w:rPr>
        <w:t>https://www.intuit.ru - официальный сайт Национального открытого университета</w:t>
      </w:r>
    </w:p>
    <w:p w14:paraId="6927F65F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www.elibrary.ru</w:t>
      </w:r>
      <w:r w:rsidRPr="009F76A4">
        <w:rPr>
          <w:bCs/>
        </w:rPr>
        <w:tab/>
        <w:t xml:space="preserve">    Научная электронная библиотека</w:t>
      </w:r>
    </w:p>
    <w:p w14:paraId="3D2382D0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www.ebiblioteka.ru</w:t>
      </w:r>
      <w:r w:rsidRPr="009F76A4">
        <w:rPr>
          <w:bCs/>
        </w:rPr>
        <w:tab/>
        <w:t xml:space="preserve">   Универсальные базы данных изданий </w:t>
      </w:r>
    </w:p>
    <w:p w14:paraId="165E3969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http://window.edu.ru/      Единое окно доступа к образовательным ресурсам</w:t>
      </w:r>
    </w:p>
    <w:p w14:paraId="37CD2E70" w14:textId="77777777" w:rsidR="00227650" w:rsidRPr="009F76A4" w:rsidRDefault="00227650" w:rsidP="009F76A4">
      <w:pPr>
        <w:jc w:val="both"/>
        <w:rPr>
          <w:b/>
          <w:bCs/>
        </w:rPr>
      </w:pPr>
      <w:r w:rsidRPr="009F76A4">
        <w:rPr>
          <w:b/>
          <w:bCs/>
        </w:rPr>
        <w:br w:type="page"/>
      </w:r>
    </w:p>
    <w:p w14:paraId="557B487E" w14:textId="77777777" w:rsidR="00BC0FF3" w:rsidRPr="00451449" w:rsidRDefault="00BC0FF3" w:rsidP="009F76A4">
      <w:pPr>
        <w:pStyle w:val="2"/>
        <w:jc w:val="center"/>
        <w:rPr>
          <w:b/>
          <w:u w:val="none"/>
        </w:rPr>
      </w:pPr>
      <w:bookmarkStart w:id="28" w:name="_Toc512281994"/>
      <w:r w:rsidRPr="00451449">
        <w:rPr>
          <w:b/>
          <w:u w:val="none"/>
        </w:rPr>
        <w:lastRenderedPageBreak/>
        <w:t>5.4. ПРОГРАММА ДИСЦИПЛИНЫ</w:t>
      </w:r>
    </w:p>
    <w:p w14:paraId="7598E063" w14:textId="77777777" w:rsidR="00052330" w:rsidRPr="00451449" w:rsidRDefault="00482BE8" w:rsidP="009F76A4">
      <w:pPr>
        <w:pStyle w:val="2"/>
        <w:jc w:val="center"/>
        <w:rPr>
          <w:b/>
          <w:u w:val="none"/>
        </w:rPr>
      </w:pPr>
      <w:r w:rsidRPr="00451449">
        <w:rPr>
          <w:b/>
          <w:u w:val="none"/>
        </w:rPr>
        <w:t xml:space="preserve"> </w:t>
      </w:r>
      <w:bookmarkEnd w:id="27"/>
      <w:r w:rsidR="00451449" w:rsidRPr="00451449">
        <w:rPr>
          <w:b/>
          <w:u w:val="none"/>
        </w:rPr>
        <w:t>«АДМИНИСТРИРОВАНИЕ В ИНФОРМАЦИОННЫХ СИСТЕМАХ</w:t>
      </w:r>
      <w:bookmarkEnd w:id="28"/>
      <w:r w:rsidR="00451449" w:rsidRPr="00451449">
        <w:rPr>
          <w:b/>
          <w:u w:val="none"/>
        </w:rPr>
        <w:t>»</w:t>
      </w:r>
    </w:p>
    <w:p w14:paraId="04E53546" w14:textId="77777777" w:rsidR="00023803" w:rsidRPr="009F76A4" w:rsidRDefault="00023803" w:rsidP="009F76A4">
      <w:pPr>
        <w:jc w:val="both"/>
      </w:pPr>
    </w:p>
    <w:p w14:paraId="683962EB" w14:textId="77777777" w:rsidR="00023803" w:rsidRPr="009F76A4" w:rsidRDefault="00023803" w:rsidP="00A757A8">
      <w:pPr>
        <w:pStyle w:val="12"/>
        <w:widowControl/>
        <w:numPr>
          <w:ilvl w:val="0"/>
          <w:numId w:val="9"/>
        </w:numPr>
        <w:tabs>
          <w:tab w:val="left" w:pos="851"/>
          <w:tab w:val="left" w:pos="993"/>
        </w:tabs>
        <w:spacing w:line="240" w:lineRule="auto"/>
        <w:ind w:left="0"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>Пояснительная записка</w:t>
      </w:r>
    </w:p>
    <w:p w14:paraId="7C94BCD1" w14:textId="77777777" w:rsidR="00023803" w:rsidRPr="009F76A4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b/>
          <w:bCs/>
          <w:szCs w:val="24"/>
        </w:rPr>
      </w:pPr>
      <w:r w:rsidRPr="009F76A4">
        <w:rPr>
          <w:szCs w:val="24"/>
        </w:rPr>
        <w:t>Курс «</w:t>
      </w:r>
      <w:r w:rsidRPr="009F76A4">
        <w:rPr>
          <w:szCs w:val="24"/>
          <w:lang w:eastAsia="en-US"/>
        </w:rPr>
        <w:t>Администрирование в информационных системах</w:t>
      </w:r>
      <w:r w:rsidRPr="009F76A4">
        <w:rPr>
          <w:szCs w:val="24"/>
        </w:rPr>
        <w:t>», как и другие дисциплины модуля, служит формированию у студента способности работы с документацией информационной системы, а также способности к выбору программно-аппаратных составляющих и их интеграции.</w:t>
      </w:r>
    </w:p>
    <w:p w14:paraId="711C89E5" w14:textId="77777777" w:rsidR="00023803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szCs w:val="24"/>
        </w:rPr>
      </w:pPr>
      <w:r w:rsidRPr="009F76A4">
        <w:rPr>
          <w:szCs w:val="24"/>
        </w:rPr>
        <w:t>Большая роль отводится приобретению навыков и умений в практическом решении задач обеспечения безопасности и целостности данных информационных систем и технологий.</w:t>
      </w:r>
    </w:p>
    <w:p w14:paraId="6EE30CA7" w14:textId="77777777" w:rsidR="00A23798" w:rsidRPr="009F76A4" w:rsidRDefault="00A23798" w:rsidP="009F76A4">
      <w:pPr>
        <w:pStyle w:val="12"/>
        <w:tabs>
          <w:tab w:val="left" w:pos="851"/>
        </w:tabs>
        <w:spacing w:line="240" w:lineRule="auto"/>
        <w:ind w:firstLine="709"/>
        <w:rPr>
          <w:szCs w:val="24"/>
        </w:rPr>
      </w:pPr>
    </w:p>
    <w:p w14:paraId="17694341" w14:textId="77777777" w:rsidR="00023803" w:rsidRPr="009F76A4" w:rsidRDefault="00023803" w:rsidP="00A757A8">
      <w:pPr>
        <w:pStyle w:val="12"/>
        <w:widowControl/>
        <w:numPr>
          <w:ilvl w:val="0"/>
          <w:numId w:val="9"/>
        </w:numPr>
        <w:tabs>
          <w:tab w:val="left" w:pos="851"/>
          <w:tab w:val="left" w:pos="993"/>
        </w:tabs>
        <w:spacing w:line="240" w:lineRule="auto"/>
        <w:ind w:left="0"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>Место в структуре модуля</w:t>
      </w:r>
    </w:p>
    <w:p w14:paraId="3C45CD56" w14:textId="77777777" w:rsidR="00023803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szCs w:val="24"/>
        </w:rPr>
      </w:pPr>
      <w:r w:rsidRPr="009F76A4">
        <w:rPr>
          <w:bCs/>
          <w:szCs w:val="24"/>
        </w:rPr>
        <w:t>Данная дисциплина относится к базовой части образовательного модуля «</w:t>
      </w:r>
      <w:r w:rsidRPr="009F76A4">
        <w:rPr>
          <w:szCs w:val="24"/>
        </w:rPr>
        <w:t>Информационные системы</w:t>
      </w:r>
      <w:r w:rsidRPr="009F76A4">
        <w:rPr>
          <w:bCs/>
          <w:szCs w:val="24"/>
        </w:rPr>
        <w:t xml:space="preserve">». Для изучения данной дисциплины необходимы знания по дисциплине </w:t>
      </w:r>
      <w:r w:rsidRPr="009F76A4">
        <w:rPr>
          <w:szCs w:val="24"/>
        </w:rPr>
        <w:t>«Программное обеспечение информационных систем», «Вычислительные системы, сети и телекоммуникации».</w:t>
      </w:r>
    </w:p>
    <w:p w14:paraId="5CE322F9" w14:textId="77777777" w:rsidR="00A23798" w:rsidRPr="009F76A4" w:rsidRDefault="00A23798" w:rsidP="009F76A4">
      <w:pPr>
        <w:pStyle w:val="12"/>
        <w:tabs>
          <w:tab w:val="left" w:pos="851"/>
        </w:tabs>
        <w:spacing w:line="240" w:lineRule="auto"/>
        <w:ind w:firstLine="709"/>
        <w:rPr>
          <w:bCs/>
          <w:szCs w:val="24"/>
        </w:rPr>
      </w:pPr>
    </w:p>
    <w:p w14:paraId="10C19648" w14:textId="77777777" w:rsidR="00023803" w:rsidRPr="009F76A4" w:rsidRDefault="00023803" w:rsidP="00A757A8">
      <w:pPr>
        <w:pStyle w:val="12"/>
        <w:widowControl/>
        <w:numPr>
          <w:ilvl w:val="0"/>
          <w:numId w:val="9"/>
        </w:numPr>
        <w:tabs>
          <w:tab w:val="left" w:pos="851"/>
          <w:tab w:val="left" w:pos="993"/>
        </w:tabs>
        <w:spacing w:line="240" w:lineRule="auto"/>
        <w:ind w:left="0"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>Цели и задачи</w:t>
      </w:r>
    </w:p>
    <w:p w14:paraId="6DAF0A3E" w14:textId="77777777" w:rsidR="00023803" w:rsidRPr="009F76A4" w:rsidRDefault="00023803" w:rsidP="009F76A4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</w:pPr>
      <w:r w:rsidRPr="009F76A4">
        <w:rPr>
          <w:i/>
        </w:rPr>
        <w:t xml:space="preserve">Цель дисциплины </w:t>
      </w:r>
      <w:r w:rsidRPr="009F76A4">
        <w:t xml:space="preserve">- </w:t>
      </w:r>
      <w:r w:rsidRPr="009F76A4">
        <w:rPr>
          <w:color w:val="000000"/>
        </w:rPr>
        <w:t xml:space="preserve">формирование у студентов инженерного мышления, </w:t>
      </w:r>
      <w:proofErr w:type="gramStart"/>
      <w:r w:rsidRPr="009F76A4">
        <w:rPr>
          <w:color w:val="000000"/>
        </w:rPr>
        <w:t>умения  работы</w:t>
      </w:r>
      <w:proofErr w:type="gramEnd"/>
      <w:r w:rsidRPr="009F76A4">
        <w:rPr>
          <w:color w:val="000000"/>
        </w:rPr>
        <w:t xml:space="preserve"> в системах администрирования, управления в информационных системах, изучение программной структуры, функций, специальных и общей процедур административного управления.</w:t>
      </w:r>
    </w:p>
    <w:p w14:paraId="6F28CE4D" w14:textId="77777777" w:rsidR="00023803" w:rsidRPr="009F76A4" w:rsidRDefault="00023803" w:rsidP="009F76A4">
      <w:pPr>
        <w:pStyle w:val="12"/>
        <w:tabs>
          <w:tab w:val="left" w:pos="851"/>
          <w:tab w:val="left" w:pos="993"/>
        </w:tabs>
        <w:spacing w:line="240" w:lineRule="auto"/>
        <w:ind w:firstLine="709"/>
        <w:rPr>
          <w:i/>
          <w:szCs w:val="24"/>
        </w:rPr>
      </w:pPr>
      <w:r w:rsidRPr="009F76A4">
        <w:rPr>
          <w:bCs/>
          <w:i/>
          <w:szCs w:val="24"/>
        </w:rPr>
        <w:t>Задачи дисциплины</w:t>
      </w:r>
      <w:r w:rsidRPr="009F76A4">
        <w:rPr>
          <w:i/>
          <w:szCs w:val="24"/>
        </w:rPr>
        <w:t xml:space="preserve">: </w:t>
      </w:r>
    </w:p>
    <w:p w14:paraId="0B7F61D4" w14:textId="77777777" w:rsidR="00023803" w:rsidRPr="009F76A4" w:rsidRDefault="00023803" w:rsidP="00A757A8">
      <w:pPr>
        <w:numPr>
          <w:ilvl w:val="0"/>
          <w:numId w:val="10"/>
        </w:numPr>
        <w:tabs>
          <w:tab w:val="left" w:pos="993"/>
        </w:tabs>
        <w:ind w:left="0" w:firstLine="709"/>
        <w:jc w:val="both"/>
      </w:pPr>
      <w:r w:rsidRPr="009F76A4">
        <w:rPr>
          <w:color w:val="000000"/>
        </w:rPr>
        <w:t xml:space="preserve">обучение студентов основным теоретическим понятиям и подходам в администрирование информационных </w:t>
      </w:r>
      <w:proofErr w:type="gramStart"/>
      <w:r w:rsidRPr="009F76A4">
        <w:rPr>
          <w:color w:val="000000"/>
        </w:rPr>
        <w:t>систем,</w:t>
      </w:r>
      <w:r w:rsidRPr="009F76A4">
        <w:t>.</w:t>
      </w:r>
      <w:proofErr w:type="gramEnd"/>
      <w:r w:rsidRPr="009F76A4">
        <w:t xml:space="preserve"> </w:t>
      </w:r>
    </w:p>
    <w:p w14:paraId="30D8AD40" w14:textId="77777777" w:rsidR="00023803" w:rsidRPr="009F76A4" w:rsidRDefault="00023803" w:rsidP="00A757A8">
      <w:pPr>
        <w:numPr>
          <w:ilvl w:val="0"/>
          <w:numId w:val="10"/>
        </w:numPr>
        <w:tabs>
          <w:tab w:val="left" w:pos="993"/>
        </w:tabs>
        <w:ind w:left="0" w:firstLine="709"/>
        <w:jc w:val="both"/>
      </w:pPr>
      <w:r w:rsidRPr="009F76A4">
        <w:rPr>
          <w:color w:val="000000"/>
        </w:rPr>
        <w:t>формирование у студентов необходимого уровня подготовки для инсталляции, настройки и мониторинга систем администрирования;</w:t>
      </w:r>
    </w:p>
    <w:p w14:paraId="037B42AD" w14:textId="77777777" w:rsidR="00023803" w:rsidRPr="009F76A4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szCs w:val="24"/>
        </w:rPr>
      </w:pPr>
      <w:r w:rsidRPr="009F76A4">
        <w:rPr>
          <w:szCs w:val="24"/>
        </w:rPr>
        <w:t xml:space="preserve"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</w:t>
      </w:r>
      <w:proofErr w:type="gramStart"/>
      <w:r w:rsidRPr="009F76A4">
        <w:rPr>
          <w:szCs w:val="24"/>
        </w:rPr>
        <w:t>практических  навыков</w:t>
      </w:r>
      <w:proofErr w:type="gramEnd"/>
      <w:r w:rsidRPr="009F76A4">
        <w:rPr>
          <w:szCs w:val="24"/>
        </w:rPr>
        <w:t xml:space="preserve"> администрирования информационных систем;</w:t>
      </w:r>
    </w:p>
    <w:p w14:paraId="2AB992D5" w14:textId="77777777" w:rsidR="00BC0FF3" w:rsidRPr="009F76A4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szCs w:val="24"/>
        </w:rPr>
      </w:pPr>
      <w:r w:rsidRPr="009F76A4">
        <w:rPr>
          <w:szCs w:val="24"/>
        </w:rPr>
        <w:t>- формирование умений решения профессиональных задач с использованием программных и аппаратных компонентов компьютерных систем.</w:t>
      </w:r>
    </w:p>
    <w:p w14:paraId="2C42C0C2" w14:textId="77777777" w:rsidR="00023803" w:rsidRPr="009F76A4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szCs w:val="24"/>
        </w:rPr>
      </w:pPr>
    </w:p>
    <w:p w14:paraId="17E9A1FA" w14:textId="77777777" w:rsidR="00023803" w:rsidRPr="009F76A4" w:rsidRDefault="00023803" w:rsidP="00A757A8">
      <w:pPr>
        <w:pStyle w:val="12"/>
        <w:widowControl/>
        <w:numPr>
          <w:ilvl w:val="0"/>
          <w:numId w:val="9"/>
        </w:numPr>
        <w:tabs>
          <w:tab w:val="left" w:pos="851"/>
          <w:tab w:val="left" w:pos="993"/>
        </w:tabs>
        <w:spacing w:line="240" w:lineRule="auto"/>
        <w:ind w:left="0"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>Образовательные результаты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1843"/>
        <w:gridCol w:w="1418"/>
        <w:gridCol w:w="1984"/>
        <w:gridCol w:w="1276"/>
        <w:gridCol w:w="1984"/>
      </w:tblGrid>
      <w:tr w:rsidR="00023803" w:rsidRPr="009F76A4" w14:paraId="1DF5EF09" w14:textId="77777777" w:rsidTr="0079595D">
        <w:tc>
          <w:tcPr>
            <w:tcW w:w="1242" w:type="dxa"/>
          </w:tcPr>
          <w:p w14:paraId="78F7C2F1" w14:textId="77777777" w:rsidR="00023803" w:rsidRPr="009F76A4" w:rsidRDefault="00023803" w:rsidP="009F76A4">
            <w:pPr>
              <w:pStyle w:val="12"/>
              <w:tabs>
                <w:tab w:val="left" w:pos="851"/>
              </w:tabs>
              <w:spacing w:line="240" w:lineRule="auto"/>
              <w:rPr>
                <w:bCs/>
                <w:szCs w:val="24"/>
              </w:rPr>
            </w:pPr>
            <w:r w:rsidRPr="009F76A4">
              <w:rPr>
                <w:szCs w:val="24"/>
              </w:rPr>
              <w:t>Код ОР модуля</w:t>
            </w:r>
          </w:p>
        </w:tc>
        <w:tc>
          <w:tcPr>
            <w:tcW w:w="1843" w:type="dxa"/>
          </w:tcPr>
          <w:p w14:paraId="53FE908F" w14:textId="77777777" w:rsidR="00023803" w:rsidRPr="009F76A4" w:rsidRDefault="00023803" w:rsidP="009F76A4">
            <w:pPr>
              <w:pStyle w:val="12"/>
              <w:tabs>
                <w:tab w:val="left" w:pos="851"/>
              </w:tabs>
              <w:spacing w:line="240" w:lineRule="auto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14:paraId="67FCA546" w14:textId="77777777" w:rsidR="00023803" w:rsidRPr="009F76A4" w:rsidRDefault="00023803" w:rsidP="009F76A4">
            <w:pPr>
              <w:jc w:val="both"/>
            </w:pPr>
            <w:r w:rsidRPr="009F76A4">
              <w:t>Код ОР дисциплины</w:t>
            </w:r>
          </w:p>
        </w:tc>
        <w:tc>
          <w:tcPr>
            <w:tcW w:w="1984" w:type="dxa"/>
          </w:tcPr>
          <w:p w14:paraId="625D5AC6" w14:textId="77777777" w:rsidR="00023803" w:rsidRPr="009F76A4" w:rsidRDefault="00023803" w:rsidP="009F76A4">
            <w:pPr>
              <w:pStyle w:val="12"/>
              <w:tabs>
                <w:tab w:val="left" w:pos="851"/>
              </w:tabs>
              <w:spacing w:line="240" w:lineRule="auto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</w:tcPr>
          <w:p w14:paraId="327050CC" w14:textId="77777777" w:rsidR="00023803" w:rsidRPr="009F76A4" w:rsidRDefault="00023803" w:rsidP="009F76A4">
            <w:pPr>
              <w:jc w:val="both"/>
            </w:pPr>
            <w:r w:rsidRPr="009F76A4">
              <w:t>Код компетенций ОПОП</w:t>
            </w:r>
          </w:p>
        </w:tc>
        <w:tc>
          <w:tcPr>
            <w:tcW w:w="1984" w:type="dxa"/>
          </w:tcPr>
          <w:p w14:paraId="19D8670C" w14:textId="77777777" w:rsidR="00023803" w:rsidRPr="009F76A4" w:rsidRDefault="00023803" w:rsidP="009F76A4">
            <w:pPr>
              <w:pStyle w:val="12"/>
              <w:tabs>
                <w:tab w:val="left" w:pos="851"/>
              </w:tabs>
              <w:spacing w:line="240" w:lineRule="auto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Средства оценивания ОР</w:t>
            </w:r>
          </w:p>
        </w:tc>
      </w:tr>
      <w:tr w:rsidR="00023803" w:rsidRPr="009F76A4" w14:paraId="56D9A408" w14:textId="77777777" w:rsidTr="0079595D">
        <w:trPr>
          <w:trHeight w:val="267"/>
        </w:trPr>
        <w:tc>
          <w:tcPr>
            <w:tcW w:w="1242" w:type="dxa"/>
          </w:tcPr>
          <w:p w14:paraId="7EDFDE2B" w14:textId="77777777" w:rsidR="00023803" w:rsidRPr="009F76A4" w:rsidRDefault="007F1A85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>ОР-</w:t>
            </w:r>
            <w:r w:rsidR="00023803" w:rsidRPr="009F76A4">
              <w:rPr>
                <w:color w:val="000000"/>
                <w:lang w:eastAsia="en-US"/>
              </w:rPr>
              <w:t>3</w:t>
            </w:r>
          </w:p>
          <w:p w14:paraId="6D5B16C6" w14:textId="77777777" w:rsidR="00023803" w:rsidRPr="009F76A4" w:rsidRDefault="00023803" w:rsidP="009F76A4">
            <w:pPr>
              <w:pStyle w:val="12"/>
              <w:tabs>
                <w:tab w:val="left" w:pos="851"/>
              </w:tabs>
              <w:spacing w:line="240" w:lineRule="auto"/>
              <w:rPr>
                <w:bCs/>
                <w:szCs w:val="24"/>
              </w:rPr>
            </w:pPr>
          </w:p>
        </w:tc>
        <w:tc>
          <w:tcPr>
            <w:tcW w:w="1843" w:type="dxa"/>
          </w:tcPr>
          <w:p w14:paraId="5A858D35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Демонстрирует владение навыками управления доступом к данным в ИС </w:t>
            </w:r>
          </w:p>
          <w:p w14:paraId="50871E04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418" w:type="dxa"/>
          </w:tcPr>
          <w:p w14:paraId="6A9771A4" w14:textId="77777777" w:rsidR="00023803" w:rsidRPr="009F76A4" w:rsidRDefault="007F1A85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>ОР.3.4.</w:t>
            </w:r>
            <w:r w:rsidR="00023803" w:rsidRPr="009F76A4">
              <w:rPr>
                <w:color w:val="000000"/>
                <w:lang w:eastAsia="en-US"/>
              </w:rPr>
              <w:t xml:space="preserve">1 </w:t>
            </w:r>
          </w:p>
          <w:p w14:paraId="4EEF99E3" w14:textId="77777777" w:rsidR="00023803" w:rsidRPr="009F76A4" w:rsidRDefault="00023803" w:rsidP="009F76A4">
            <w:pPr>
              <w:pStyle w:val="12"/>
              <w:tabs>
                <w:tab w:val="left" w:pos="851"/>
              </w:tabs>
              <w:spacing w:line="240" w:lineRule="auto"/>
              <w:rPr>
                <w:szCs w:val="24"/>
              </w:rPr>
            </w:pPr>
          </w:p>
        </w:tc>
        <w:tc>
          <w:tcPr>
            <w:tcW w:w="1984" w:type="dxa"/>
          </w:tcPr>
          <w:p w14:paraId="58EF763A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  <w:lang w:eastAsia="en-US"/>
              </w:rPr>
              <w:t>Демонстрирует навыки администрирования локальных и удалённых информационных систем</w:t>
            </w:r>
          </w:p>
        </w:tc>
        <w:tc>
          <w:tcPr>
            <w:tcW w:w="1276" w:type="dxa"/>
          </w:tcPr>
          <w:p w14:paraId="759763F6" w14:textId="77777777" w:rsidR="00023803" w:rsidRPr="009F76A4" w:rsidRDefault="00023803" w:rsidP="009F76A4">
            <w:pPr>
              <w:jc w:val="both"/>
            </w:pPr>
            <w:r w:rsidRPr="009F76A4">
              <w:rPr>
                <w:color w:val="000000"/>
              </w:rPr>
              <w:t>ПК-10; ПК-11; ПК-13; ПК-18</w:t>
            </w:r>
          </w:p>
        </w:tc>
        <w:tc>
          <w:tcPr>
            <w:tcW w:w="1984" w:type="dxa"/>
          </w:tcPr>
          <w:p w14:paraId="4BE2CCDA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Листы самооценки и </w:t>
            </w:r>
            <w:proofErr w:type="spellStart"/>
            <w:r w:rsidRPr="009F76A4">
              <w:rPr>
                <w:color w:val="000000"/>
                <w:lang w:eastAsia="en-US"/>
              </w:rPr>
              <w:t>взаимооценки</w:t>
            </w:r>
            <w:proofErr w:type="spellEnd"/>
            <w:r w:rsidRPr="009F76A4">
              <w:rPr>
                <w:color w:val="000000"/>
                <w:lang w:eastAsia="en-US"/>
              </w:rPr>
              <w:t xml:space="preserve"> </w:t>
            </w:r>
            <w:proofErr w:type="spellStart"/>
            <w:r w:rsidRPr="009F76A4">
              <w:rPr>
                <w:color w:val="000000"/>
                <w:lang w:eastAsia="en-US"/>
              </w:rPr>
              <w:t>Ке</w:t>
            </w:r>
            <w:r w:rsidRPr="009F76A4">
              <w:rPr>
                <w:rFonts w:eastAsia="Calibri"/>
                <w:color w:val="000000"/>
                <w:lang w:eastAsia="en-US"/>
              </w:rPr>
              <w:t>й</w:t>
            </w:r>
            <w:r w:rsidRPr="009F76A4">
              <w:rPr>
                <w:color w:val="000000"/>
                <w:lang w:eastAsia="en-US"/>
              </w:rPr>
              <w:t>с-задания</w:t>
            </w:r>
            <w:proofErr w:type="spellEnd"/>
            <w:r w:rsidRPr="009F76A4">
              <w:rPr>
                <w:color w:val="000000"/>
                <w:lang w:eastAsia="en-US"/>
              </w:rPr>
              <w:t xml:space="preserve"> Тренажеры </w:t>
            </w:r>
            <w:proofErr w:type="spellStart"/>
            <w:r w:rsidRPr="009F76A4">
              <w:rPr>
                <w:color w:val="000000"/>
                <w:lang w:eastAsia="en-US"/>
              </w:rPr>
              <w:t>Разноуровневые</w:t>
            </w:r>
            <w:proofErr w:type="spellEnd"/>
            <w:r w:rsidRPr="009F76A4">
              <w:rPr>
                <w:color w:val="000000"/>
                <w:lang w:eastAsia="en-US"/>
              </w:rPr>
              <w:t xml:space="preserve"> задания</w:t>
            </w:r>
          </w:p>
        </w:tc>
      </w:tr>
    </w:tbl>
    <w:p w14:paraId="7676A2C4" w14:textId="77777777" w:rsidR="00023803" w:rsidRPr="009F76A4" w:rsidRDefault="00023803" w:rsidP="009F76A4">
      <w:pPr>
        <w:pStyle w:val="12"/>
        <w:tabs>
          <w:tab w:val="left" w:pos="851"/>
        </w:tabs>
        <w:spacing w:line="240" w:lineRule="auto"/>
        <w:rPr>
          <w:b/>
          <w:bCs/>
          <w:szCs w:val="24"/>
        </w:rPr>
      </w:pPr>
    </w:p>
    <w:p w14:paraId="404F2D91" w14:textId="77777777" w:rsidR="00C616BD" w:rsidRDefault="00C616BD" w:rsidP="00C616BD">
      <w:pPr>
        <w:pStyle w:val="12"/>
        <w:widowControl/>
        <w:tabs>
          <w:tab w:val="left" w:pos="851"/>
          <w:tab w:val="left" w:pos="993"/>
        </w:tabs>
        <w:spacing w:line="240" w:lineRule="auto"/>
        <w:rPr>
          <w:b/>
          <w:bCs/>
          <w:szCs w:val="24"/>
        </w:rPr>
      </w:pPr>
    </w:p>
    <w:p w14:paraId="3893F0F6" w14:textId="77777777" w:rsidR="00C616BD" w:rsidRDefault="00C616BD" w:rsidP="00C616BD">
      <w:pPr>
        <w:pStyle w:val="12"/>
        <w:widowControl/>
        <w:tabs>
          <w:tab w:val="left" w:pos="851"/>
          <w:tab w:val="left" w:pos="993"/>
        </w:tabs>
        <w:spacing w:line="240" w:lineRule="auto"/>
        <w:rPr>
          <w:b/>
          <w:bCs/>
          <w:szCs w:val="24"/>
        </w:rPr>
      </w:pPr>
    </w:p>
    <w:p w14:paraId="1E8FECAE" w14:textId="77777777" w:rsidR="00C616BD" w:rsidRDefault="00C616BD" w:rsidP="00C616BD">
      <w:pPr>
        <w:pStyle w:val="12"/>
        <w:widowControl/>
        <w:tabs>
          <w:tab w:val="left" w:pos="851"/>
          <w:tab w:val="left" w:pos="993"/>
        </w:tabs>
        <w:spacing w:line="240" w:lineRule="auto"/>
        <w:rPr>
          <w:b/>
          <w:bCs/>
          <w:szCs w:val="24"/>
        </w:rPr>
      </w:pPr>
    </w:p>
    <w:p w14:paraId="1277847D" w14:textId="77777777" w:rsidR="00C616BD" w:rsidRDefault="00C616BD" w:rsidP="00C616BD">
      <w:pPr>
        <w:pStyle w:val="12"/>
        <w:widowControl/>
        <w:tabs>
          <w:tab w:val="left" w:pos="851"/>
          <w:tab w:val="left" w:pos="993"/>
        </w:tabs>
        <w:spacing w:line="240" w:lineRule="auto"/>
        <w:rPr>
          <w:b/>
          <w:bCs/>
          <w:szCs w:val="24"/>
        </w:rPr>
      </w:pPr>
    </w:p>
    <w:p w14:paraId="0E226882" w14:textId="77777777" w:rsidR="00023803" w:rsidRPr="009F76A4" w:rsidRDefault="00023803" w:rsidP="00A757A8">
      <w:pPr>
        <w:pStyle w:val="12"/>
        <w:widowControl/>
        <w:numPr>
          <w:ilvl w:val="0"/>
          <w:numId w:val="9"/>
        </w:numPr>
        <w:tabs>
          <w:tab w:val="left" w:pos="851"/>
          <w:tab w:val="left" w:pos="993"/>
        </w:tabs>
        <w:spacing w:line="240" w:lineRule="auto"/>
        <w:ind w:left="0"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>Содержание дисциплины</w:t>
      </w:r>
    </w:p>
    <w:p w14:paraId="59100670" w14:textId="77777777" w:rsidR="00023803" w:rsidRPr="009F76A4" w:rsidRDefault="00023803" w:rsidP="009F76A4">
      <w:pPr>
        <w:pStyle w:val="12"/>
        <w:tabs>
          <w:tab w:val="left" w:pos="851"/>
        </w:tabs>
        <w:spacing w:line="240" w:lineRule="auto"/>
        <w:ind w:firstLine="709"/>
        <w:rPr>
          <w:bCs/>
          <w:i/>
          <w:szCs w:val="24"/>
          <w:lang w:val="en-US"/>
        </w:rPr>
      </w:pPr>
      <w:r w:rsidRPr="009F76A4">
        <w:rPr>
          <w:bCs/>
          <w:i/>
          <w:szCs w:val="24"/>
        </w:rPr>
        <w:lastRenderedPageBreak/>
        <w:t>5.1 Тематический план</w:t>
      </w:r>
    </w:p>
    <w:tbl>
      <w:tblPr>
        <w:tblW w:w="9719" w:type="dxa"/>
        <w:tblLayout w:type="fixed"/>
        <w:tblLook w:val="0000" w:firstRow="0" w:lastRow="0" w:firstColumn="0" w:lastColumn="0" w:noHBand="0" w:noVBand="0"/>
      </w:tblPr>
      <w:tblGrid>
        <w:gridCol w:w="4618"/>
        <w:gridCol w:w="981"/>
        <w:gridCol w:w="981"/>
        <w:gridCol w:w="981"/>
        <w:gridCol w:w="1024"/>
        <w:gridCol w:w="1134"/>
      </w:tblGrid>
      <w:tr w:rsidR="00023803" w:rsidRPr="009F76A4" w14:paraId="508A6BFF" w14:textId="77777777" w:rsidTr="005158AC">
        <w:trPr>
          <w:cantSplit/>
          <w:trHeight w:hRule="exact" w:val="559"/>
          <w:tblHeader/>
        </w:trPr>
        <w:tc>
          <w:tcPr>
            <w:tcW w:w="46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D3CDE7" w14:textId="77777777" w:rsidR="00023803" w:rsidRPr="009F76A4" w:rsidRDefault="00023803" w:rsidP="00C616BD">
            <w:pPr>
              <w:pStyle w:val="vera1"/>
              <w:spacing w:before="0" w:after="0"/>
              <w:jc w:val="both"/>
              <w:rPr>
                <w:rFonts w:ascii="Times New Roman" w:hAnsi="Times New Roman" w:cs="Times New Roman"/>
              </w:rPr>
            </w:pPr>
            <w:r w:rsidRPr="009F76A4">
              <w:rPr>
                <w:rFonts w:ascii="Times New Roman" w:hAnsi="Times New Roman" w:cs="Times New Roman"/>
              </w:rPr>
              <w:t>Наименование темы</w:t>
            </w:r>
          </w:p>
        </w:tc>
        <w:tc>
          <w:tcPr>
            <w:tcW w:w="29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8F013E" w14:textId="77777777" w:rsidR="00023803" w:rsidRPr="009F76A4" w:rsidRDefault="00023803" w:rsidP="003E500E">
            <w:pPr>
              <w:pStyle w:val="12"/>
              <w:spacing w:line="240" w:lineRule="auto"/>
              <w:ind w:left="0" w:firstLine="0"/>
              <w:jc w:val="center"/>
              <w:rPr>
                <w:szCs w:val="24"/>
              </w:rPr>
            </w:pPr>
            <w:r w:rsidRPr="009F76A4">
              <w:rPr>
                <w:szCs w:val="24"/>
              </w:rPr>
              <w:t>Контактная работа</w:t>
            </w:r>
          </w:p>
        </w:tc>
        <w:tc>
          <w:tcPr>
            <w:tcW w:w="1024" w:type="dxa"/>
            <w:vMerge w:val="restart"/>
            <w:tcBorders>
              <w:top w:val="single" w:sz="6" w:space="0" w:color="000000"/>
              <w:left w:val="single" w:sz="4" w:space="0" w:color="auto"/>
              <w:right w:val="single" w:sz="4" w:space="0" w:color="auto"/>
            </w:tcBorders>
          </w:tcPr>
          <w:p w14:paraId="072F77B3" w14:textId="77777777" w:rsidR="00023803" w:rsidRPr="009F76A4" w:rsidRDefault="00023803" w:rsidP="003E500E">
            <w:pPr>
              <w:pStyle w:val="12"/>
              <w:spacing w:line="240" w:lineRule="auto"/>
              <w:ind w:left="0" w:firstLine="0"/>
              <w:jc w:val="center"/>
              <w:rPr>
                <w:szCs w:val="24"/>
              </w:rPr>
            </w:pPr>
            <w:r w:rsidRPr="009F76A4">
              <w:rPr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auto"/>
              <w:right w:val="single" w:sz="6" w:space="0" w:color="000000"/>
            </w:tcBorders>
            <w:shd w:val="clear" w:color="auto" w:fill="auto"/>
          </w:tcPr>
          <w:p w14:paraId="430FCF24" w14:textId="77777777" w:rsidR="00023803" w:rsidRPr="009F76A4" w:rsidRDefault="00023803" w:rsidP="003E500E">
            <w:pPr>
              <w:pStyle w:val="12"/>
              <w:spacing w:line="240" w:lineRule="auto"/>
              <w:ind w:left="0" w:firstLine="0"/>
              <w:jc w:val="center"/>
              <w:rPr>
                <w:szCs w:val="24"/>
              </w:rPr>
            </w:pPr>
            <w:r w:rsidRPr="009F76A4">
              <w:rPr>
                <w:szCs w:val="24"/>
              </w:rPr>
              <w:t>Всего часов по дисциплине</w:t>
            </w:r>
          </w:p>
        </w:tc>
      </w:tr>
      <w:tr w:rsidR="00023803" w:rsidRPr="009F76A4" w14:paraId="7D96CBFD" w14:textId="77777777" w:rsidTr="005158AC">
        <w:trPr>
          <w:cantSplit/>
          <w:trHeight w:hRule="exact" w:val="795"/>
          <w:tblHeader/>
        </w:trPr>
        <w:tc>
          <w:tcPr>
            <w:tcW w:w="4618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95E0042" w14:textId="77777777" w:rsidR="00023803" w:rsidRPr="009F76A4" w:rsidRDefault="00023803" w:rsidP="00C616BD">
            <w:pPr>
              <w:jc w:val="both"/>
            </w:pPr>
          </w:p>
        </w:tc>
        <w:tc>
          <w:tcPr>
            <w:tcW w:w="1962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3CD006" w14:textId="77777777" w:rsidR="00023803" w:rsidRPr="009F76A4" w:rsidRDefault="00023803" w:rsidP="003E500E">
            <w:pPr>
              <w:pStyle w:val="12"/>
              <w:spacing w:line="240" w:lineRule="auto"/>
              <w:ind w:left="0" w:firstLine="0"/>
              <w:jc w:val="center"/>
              <w:rPr>
                <w:szCs w:val="24"/>
              </w:rPr>
            </w:pPr>
            <w:r w:rsidRPr="009F76A4">
              <w:rPr>
                <w:szCs w:val="24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054D2B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 xml:space="preserve">Контактная СР (в </w:t>
            </w:r>
            <w:proofErr w:type="spellStart"/>
            <w:r w:rsidRPr="009F76A4">
              <w:rPr>
                <w:szCs w:val="24"/>
              </w:rPr>
              <w:t>т.ч</w:t>
            </w:r>
            <w:proofErr w:type="spellEnd"/>
            <w:r w:rsidRPr="009F76A4">
              <w:rPr>
                <w:szCs w:val="24"/>
              </w:rPr>
              <w:t>. ЭИОС)</w:t>
            </w:r>
          </w:p>
        </w:tc>
        <w:tc>
          <w:tcPr>
            <w:tcW w:w="102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46E6667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5B59F4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5C84E8A2" w14:textId="77777777" w:rsidTr="005158AC">
        <w:trPr>
          <w:cantSplit/>
          <w:trHeight w:hRule="exact" w:val="693"/>
          <w:tblHeader/>
        </w:trPr>
        <w:tc>
          <w:tcPr>
            <w:tcW w:w="46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D1CADC3" w14:textId="77777777" w:rsidR="00023803" w:rsidRPr="009F76A4" w:rsidRDefault="00023803" w:rsidP="00C616BD">
            <w:pPr>
              <w:jc w:val="both"/>
            </w:pPr>
          </w:p>
        </w:tc>
        <w:tc>
          <w:tcPr>
            <w:tcW w:w="98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42C743" w14:textId="77777777" w:rsidR="00023803" w:rsidRPr="009F76A4" w:rsidRDefault="00023803" w:rsidP="003E500E">
            <w:pPr>
              <w:pStyle w:val="12"/>
              <w:spacing w:line="240" w:lineRule="auto"/>
              <w:ind w:left="0" w:firstLine="0"/>
              <w:jc w:val="center"/>
              <w:rPr>
                <w:szCs w:val="24"/>
              </w:rPr>
            </w:pPr>
            <w:r w:rsidRPr="009F76A4">
              <w:rPr>
                <w:szCs w:val="24"/>
              </w:rPr>
              <w:t>Лекции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E342BC" w14:textId="77777777" w:rsidR="00023803" w:rsidRPr="009F76A4" w:rsidRDefault="00023803" w:rsidP="003E500E">
            <w:pPr>
              <w:pStyle w:val="12"/>
              <w:spacing w:line="240" w:lineRule="auto"/>
              <w:ind w:left="0" w:firstLine="0"/>
              <w:jc w:val="center"/>
              <w:rPr>
                <w:szCs w:val="24"/>
              </w:rPr>
            </w:pPr>
            <w:r w:rsidRPr="009F76A4">
              <w:rPr>
                <w:szCs w:val="24"/>
              </w:rPr>
              <w:t>Лаб. занятия</w:t>
            </w:r>
          </w:p>
        </w:tc>
        <w:tc>
          <w:tcPr>
            <w:tcW w:w="981" w:type="dxa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8407A1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5258374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30DC6C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940BBB" w:rsidRPr="009F76A4" w14:paraId="676FDB19" w14:textId="77777777" w:rsidTr="005158AC">
        <w:trPr>
          <w:cantSplit/>
          <w:trHeight w:hRule="exact" w:val="781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DD810A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 xml:space="preserve">Раздел </w:t>
            </w:r>
            <w:proofErr w:type="gramStart"/>
            <w:r w:rsidRPr="009F76A4">
              <w:rPr>
                <w:szCs w:val="24"/>
              </w:rPr>
              <w:t>1.Структура</w:t>
            </w:r>
            <w:proofErr w:type="gramEnd"/>
            <w:r w:rsidRPr="009F76A4">
              <w:rPr>
                <w:szCs w:val="24"/>
              </w:rPr>
              <w:t xml:space="preserve"> корпораций и предприятий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AC55F1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69DB63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1240D4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DD30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A51DA9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39BD6463" w14:textId="77777777" w:rsidTr="005158AC">
        <w:trPr>
          <w:cantSplit/>
          <w:trHeight w:hRule="exact" w:val="781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352DD7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Тема 1.</w:t>
            </w:r>
            <w:r w:rsidR="00940BBB" w:rsidRPr="009F76A4">
              <w:rPr>
                <w:szCs w:val="24"/>
              </w:rPr>
              <w:t>1</w:t>
            </w:r>
            <w:r w:rsidRPr="009F76A4">
              <w:rPr>
                <w:szCs w:val="24"/>
              </w:rPr>
              <w:t xml:space="preserve"> Администрирование операционной сетевой среды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2C7031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D8CE88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78233A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-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C5098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DCBFF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4FA868B3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C0F4E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2. КИС для автоматизированного и административного управления и системы управления промышленным предприятием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7FC13E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254F61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62E646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28E172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5DC05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0834300C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C5837B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>Тема 2.</w:t>
            </w:r>
            <w:r w:rsidR="00940BBB" w:rsidRPr="009F76A4">
              <w:rPr>
                <w:bCs/>
                <w:szCs w:val="24"/>
              </w:rPr>
              <w:t>1</w:t>
            </w:r>
            <w:r w:rsidRPr="009F76A4">
              <w:rPr>
                <w:bCs/>
                <w:szCs w:val="24"/>
              </w:rPr>
              <w:t xml:space="preserve"> </w:t>
            </w:r>
            <w:r w:rsidRPr="009F76A4">
              <w:rPr>
                <w:szCs w:val="24"/>
              </w:rPr>
              <w:t>Администрирование информационной сетевой среды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51C11A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69DDDC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710B7B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-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D216E5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C5254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484B7090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23FD9F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3. Мировой рынок КИС и направления их развития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C59E9E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62F5C8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7BC017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5024E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B63CE7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46BB2A5C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2A2DE4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 xml:space="preserve">Тема 3. </w:t>
            </w:r>
            <w:r w:rsidR="00940BBB" w:rsidRPr="009F76A4">
              <w:rPr>
                <w:bCs/>
                <w:szCs w:val="24"/>
              </w:rPr>
              <w:t>1</w:t>
            </w:r>
            <w:r w:rsidRPr="009F76A4">
              <w:rPr>
                <w:szCs w:val="24"/>
              </w:rPr>
              <w:t>Программная структура систем административного управления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2F34AF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04E18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4D14F1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-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294908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E3658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21BC4908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54F35A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4. Интернет и корпоративные сети. Системы клиент-сервер и распределенные базы данных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0874B2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71C8ED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35F41B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E278A4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3AF45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0C7E1B18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4A7DD0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 xml:space="preserve">Тема 4. </w:t>
            </w:r>
            <w:r w:rsidR="00940BBB" w:rsidRPr="009F76A4">
              <w:rPr>
                <w:bCs/>
                <w:szCs w:val="24"/>
              </w:rPr>
              <w:t>1</w:t>
            </w:r>
            <w:r w:rsidRPr="009F76A4">
              <w:rPr>
                <w:szCs w:val="24"/>
              </w:rPr>
              <w:t xml:space="preserve">Функции и функциональные области административного управления 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C98075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51F7ED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A0F678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1C3C5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440B9B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0765DF97" w14:textId="77777777" w:rsidTr="005158AC">
        <w:trPr>
          <w:cantSplit/>
          <w:trHeight w:hRule="exact" w:val="321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E21CC4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5. Сетевой уровень как средство объединения локальных и глобальных компонентов. Корпоративные порталы и сервисы на основе технологий глобальных сетей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767C1E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8480D7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4F67D5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4F4B4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0762CC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36508E74" w14:textId="77777777" w:rsidTr="005158AC">
        <w:trPr>
          <w:cantSplit/>
          <w:trHeight w:hRule="exact" w:val="321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3F4F2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>Тема 5.</w:t>
            </w:r>
            <w:r w:rsidR="00940BBB" w:rsidRPr="009F76A4">
              <w:rPr>
                <w:bCs/>
                <w:szCs w:val="24"/>
              </w:rPr>
              <w:t>1</w:t>
            </w:r>
            <w:r w:rsidRPr="009F76A4">
              <w:rPr>
                <w:bCs/>
                <w:szCs w:val="24"/>
              </w:rPr>
              <w:t xml:space="preserve"> </w:t>
            </w:r>
            <w:r w:rsidRPr="009F76A4">
              <w:rPr>
                <w:szCs w:val="24"/>
              </w:rPr>
              <w:t>Управление контролем характеристик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CCD7A6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79C987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353228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D21AE0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5DBE0B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45B24B20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75C58B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6. Выбор, внедрение и сопровождение ERP-систем, примеры использования готовых пакетов ERP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283154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F9101A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EB6BD9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520C0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163313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52DBAC0B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F8E1B1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>Тема 6.</w:t>
            </w:r>
            <w:r w:rsidR="00940BBB" w:rsidRPr="009F76A4">
              <w:rPr>
                <w:bCs/>
                <w:szCs w:val="24"/>
              </w:rPr>
              <w:t>1</w:t>
            </w:r>
            <w:r w:rsidRPr="009F76A4">
              <w:rPr>
                <w:bCs/>
                <w:szCs w:val="24"/>
              </w:rPr>
              <w:t xml:space="preserve"> </w:t>
            </w:r>
            <w:r w:rsidRPr="009F76A4">
              <w:rPr>
                <w:szCs w:val="24"/>
              </w:rPr>
              <w:t>Управление ошибочными ситуациями и учетом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F71FB0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877B5A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94126D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939445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AC0F81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114E3490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63F637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7. Системы взаимоотношений с клиентами в составе корпоративных информационных систем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E97C1E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4B401A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E6D793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E8E9BD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5BA82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5A6C5CE8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43423B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>Тема 7.</w:t>
            </w:r>
            <w:r w:rsidR="00B1118B" w:rsidRPr="009F76A4">
              <w:rPr>
                <w:bCs/>
                <w:szCs w:val="24"/>
              </w:rPr>
              <w:t>1</w:t>
            </w:r>
            <w:r w:rsidRPr="009F76A4">
              <w:rPr>
                <w:bCs/>
                <w:szCs w:val="24"/>
              </w:rPr>
              <w:t xml:space="preserve"> </w:t>
            </w:r>
            <w:r w:rsidRPr="009F76A4">
              <w:rPr>
                <w:szCs w:val="24"/>
              </w:rPr>
              <w:t>Управление безопасностью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508852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8A7A6F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87CD3A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90495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91B226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080932CE" w14:textId="77777777" w:rsidTr="005158AC">
        <w:trPr>
          <w:cantSplit/>
          <w:trHeight w:hRule="exact" w:val="656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3508ED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t>Раздел 8. Логистика в корпоративных системах, бизнес-сети и цепочки поставок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A41B01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ACC3F7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E6A2F7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06951B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92E933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734BFC6D" w14:textId="77777777" w:rsidTr="005158AC">
        <w:trPr>
          <w:cantSplit/>
          <w:trHeight w:hRule="exact" w:val="656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EEC441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>Тема 8.</w:t>
            </w:r>
            <w:r w:rsidR="00B1118B" w:rsidRPr="009F76A4">
              <w:rPr>
                <w:bCs/>
                <w:szCs w:val="24"/>
              </w:rPr>
              <w:t>1</w:t>
            </w:r>
            <w:r w:rsidRPr="009F76A4">
              <w:rPr>
                <w:bCs/>
                <w:szCs w:val="24"/>
              </w:rPr>
              <w:t xml:space="preserve"> </w:t>
            </w:r>
            <w:r w:rsidRPr="009F76A4">
              <w:rPr>
                <w:szCs w:val="24"/>
              </w:rPr>
              <w:t>Оперативное управление и регламентные работы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EBCD06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25501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7E9EA8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96920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62BF26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940BBB" w:rsidRPr="009F76A4" w14:paraId="3AA79942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1FE9E4" w14:textId="77777777" w:rsidR="00940BBB" w:rsidRPr="009F76A4" w:rsidRDefault="003826B8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szCs w:val="24"/>
              </w:rPr>
              <w:lastRenderedPageBreak/>
              <w:t>Раздел 9. Системы стратегического управления в составе корпоративных информационных систем, интеллектуальные системы для бизнеса и управления предприятиями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5CB940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3BBBE5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A40C8C" w14:textId="77777777" w:rsidR="00940BBB" w:rsidRPr="009F76A4" w:rsidRDefault="00940BBB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820DDC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5A70D6" w14:textId="77777777" w:rsidR="00940BBB" w:rsidRPr="009F76A4" w:rsidRDefault="00940BBB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</w:p>
        </w:tc>
      </w:tr>
      <w:tr w:rsidR="00023803" w:rsidRPr="009F76A4" w14:paraId="734CFB02" w14:textId="77777777" w:rsidTr="005158AC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AF58CF" w14:textId="77777777" w:rsidR="00023803" w:rsidRPr="009F76A4" w:rsidRDefault="003826B8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bCs/>
                <w:szCs w:val="24"/>
              </w:rPr>
              <w:t>Тема 9.1</w:t>
            </w:r>
            <w:r w:rsidR="00023803" w:rsidRPr="009F76A4">
              <w:rPr>
                <w:szCs w:val="24"/>
              </w:rPr>
              <w:t>Примеры систем управления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EEE340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90F73A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6931E7" w14:textId="77777777" w:rsidR="00023803" w:rsidRPr="009F76A4" w:rsidRDefault="00023803" w:rsidP="00C616BD">
            <w:pPr>
              <w:pStyle w:val="26"/>
              <w:jc w:val="both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9F76A4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AC4FD9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800502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szCs w:val="24"/>
              </w:rPr>
            </w:pPr>
            <w:r w:rsidRPr="009F76A4">
              <w:rPr>
                <w:szCs w:val="24"/>
              </w:rPr>
              <w:t>8</w:t>
            </w:r>
          </w:p>
        </w:tc>
      </w:tr>
      <w:tr w:rsidR="00023803" w:rsidRPr="009F76A4" w14:paraId="14982523" w14:textId="77777777" w:rsidTr="005158AC">
        <w:trPr>
          <w:cantSplit/>
          <w:trHeight w:hRule="exact" w:val="460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468165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Итого: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DF01B2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18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50C2D6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36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4F55EC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12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011D5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D8DCB7" w14:textId="77777777" w:rsidR="00023803" w:rsidRPr="009F76A4" w:rsidRDefault="00023803" w:rsidP="00C616BD">
            <w:pPr>
              <w:pStyle w:val="12"/>
              <w:spacing w:line="240" w:lineRule="auto"/>
              <w:ind w:left="0" w:firstLine="0"/>
              <w:rPr>
                <w:bCs/>
                <w:szCs w:val="24"/>
              </w:rPr>
            </w:pPr>
            <w:r w:rsidRPr="009F76A4">
              <w:rPr>
                <w:bCs/>
                <w:szCs w:val="24"/>
              </w:rPr>
              <w:t>72</w:t>
            </w:r>
          </w:p>
        </w:tc>
      </w:tr>
    </w:tbl>
    <w:p w14:paraId="2BD55C39" w14:textId="77777777" w:rsidR="00C14AB7" w:rsidRDefault="00C14AB7" w:rsidP="00C14AB7">
      <w:pPr>
        <w:pStyle w:val="12"/>
        <w:widowControl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rPr>
          <w:bCs/>
          <w:i/>
          <w:szCs w:val="24"/>
        </w:rPr>
      </w:pPr>
    </w:p>
    <w:p w14:paraId="333FCC80" w14:textId="77777777" w:rsidR="00D1614B" w:rsidRDefault="00023803" w:rsidP="00A757A8">
      <w:pPr>
        <w:pStyle w:val="12"/>
        <w:widowControl/>
        <w:numPr>
          <w:ilvl w:val="1"/>
          <w:numId w:val="9"/>
        </w:numPr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ind w:left="0" w:firstLine="709"/>
        <w:rPr>
          <w:bCs/>
          <w:i/>
          <w:szCs w:val="24"/>
        </w:rPr>
      </w:pPr>
      <w:r w:rsidRPr="009F76A4">
        <w:rPr>
          <w:bCs/>
          <w:i/>
          <w:szCs w:val="24"/>
        </w:rPr>
        <w:t>Методы обучения</w:t>
      </w:r>
    </w:p>
    <w:p w14:paraId="31952384" w14:textId="77777777" w:rsidR="00D1614B" w:rsidRDefault="00D1614B" w:rsidP="00D1614B">
      <w:pPr>
        <w:pStyle w:val="12"/>
        <w:widowControl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ind w:left="709" w:firstLine="0"/>
      </w:pPr>
      <w:r w:rsidRPr="00D1614B">
        <w:t>Проектный метод</w:t>
      </w:r>
    </w:p>
    <w:p w14:paraId="418050B3" w14:textId="77777777" w:rsidR="00D1614B" w:rsidRDefault="00D1614B" w:rsidP="00D1614B">
      <w:pPr>
        <w:pStyle w:val="12"/>
        <w:widowControl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ind w:left="709" w:firstLine="0"/>
        <w:rPr>
          <w:bCs/>
          <w:i/>
          <w:szCs w:val="24"/>
        </w:rPr>
      </w:pPr>
      <w:r w:rsidRPr="00D1614B">
        <w:t xml:space="preserve"> Кейс-технологии</w:t>
      </w:r>
    </w:p>
    <w:p w14:paraId="72A4C362" w14:textId="77777777" w:rsidR="00023803" w:rsidRDefault="00D1614B" w:rsidP="00D1614B">
      <w:pPr>
        <w:pStyle w:val="12"/>
        <w:widowControl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ind w:left="709" w:firstLine="0"/>
      </w:pPr>
      <w:r w:rsidRPr="00D1614B">
        <w:t>Метод портфолио</w:t>
      </w:r>
    </w:p>
    <w:p w14:paraId="35E87712" w14:textId="77777777" w:rsidR="00D1614B" w:rsidRPr="00D1614B" w:rsidRDefault="00D1614B" w:rsidP="00D1614B">
      <w:pPr>
        <w:pStyle w:val="12"/>
        <w:widowControl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ind w:left="709" w:firstLine="0"/>
        <w:rPr>
          <w:bCs/>
          <w:i/>
          <w:szCs w:val="24"/>
        </w:rPr>
      </w:pPr>
    </w:p>
    <w:p w14:paraId="322CB9BE" w14:textId="77777777" w:rsidR="00023803" w:rsidRPr="009F76A4" w:rsidRDefault="00023803" w:rsidP="00A757A8">
      <w:pPr>
        <w:pStyle w:val="12"/>
        <w:widowControl/>
        <w:numPr>
          <w:ilvl w:val="0"/>
          <w:numId w:val="9"/>
        </w:numPr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40" w:lineRule="auto"/>
        <w:ind w:left="0"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>Технологическая карта дисциплины</w:t>
      </w:r>
    </w:p>
    <w:p w14:paraId="78DE7D72" w14:textId="77777777" w:rsidR="00023803" w:rsidRPr="009F76A4" w:rsidRDefault="00023803" w:rsidP="006074C6">
      <w:pPr>
        <w:ind w:firstLine="709"/>
        <w:jc w:val="both"/>
        <w:rPr>
          <w:bCs/>
          <w:i/>
        </w:rPr>
      </w:pPr>
      <w:r w:rsidRPr="009F76A4">
        <w:rPr>
          <w:bCs/>
          <w:i/>
        </w:rPr>
        <w:t>6.1 Рейтинг-план</w:t>
      </w:r>
    </w:p>
    <w:tbl>
      <w:tblPr>
        <w:tblW w:w="4949" w:type="pct"/>
        <w:tblLayout w:type="fixed"/>
        <w:tblLook w:val="0000" w:firstRow="0" w:lastRow="0" w:firstColumn="0" w:lastColumn="0" w:noHBand="0" w:noVBand="0"/>
      </w:tblPr>
      <w:tblGrid>
        <w:gridCol w:w="484"/>
        <w:gridCol w:w="1359"/>
        <w:gridCol w:w="1865"/>
        <w:gridCol w:w="1534"/>
        <w:gridCol w:w="1237"/>
        <w:gridCol w:w="1110"/>
        <w:gridCol w:w="972"/>
        <w:gridCol w:w="972"/>
      </w:tblGrid>
      <w:tr w:rsidR="00023803" w:rsidRPr="009F76A4" w14:paraId="20935D6D" w14:textId="77777777" w:rsidTr="00B1118B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A7F6CF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№ п/п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82E3A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  <w:highlight w:val="yellow"/>
              </w:rPr>
            </w:pPr>
            <w:r w:rsidRPr="009F76A4">
              <w:rPr>
                <w:color w:val="000000"/>
              </w:rPr>
              <w:t>Код ОР дисциплины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4DE9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Виды учебной деятельности</w:t>
            </w:r>
          </w:p>
          <w:p w14:paraId="4DBC9EB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обучающегося</w:t>
            </w:r>
          </w:p>
        </w:tc>
        <w:tc>
          <w:tcPr>
            <w:tcW w:w="15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82204C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Средства оценивания</w:t>
            </w:r>
          </w:p>
        </w:tc>
        <w:tc>
          <w:tcPr>
            <w:tcW w:w="12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1F5EB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Балл за конкретное задание</w:t>
            </w:r>
          </w:p>
          <w:p w14:paraId="4A81E421" w14:textId="77777777" w:rsidR="00023803" w:rsidRPr="009F76A4" w:rsidRDefault="00023803" w:rsidP="009F76A4">
            <w:pPr>
              <w:jc w:val="both"/>
            </w:pPr>
            <w:r w:rsidRPr="009F76A4">
              <w:rPr>
                <w:color w:val="000000"/>
              </w:rPr>
              <w:t>(</w:t>
            </w:r>
            <w:r w:rsidRPr="009F76A4">
              <w:rPr>
                <w:color w:val="000000"/>
                <w:lang w:val="en-US"/>
              </w:rPr>
              <w:t>min</w:t>
            </w:r>
            <w:r w:rsidRPr="009F76A4">
              <w:rPr>
                <w:color w:val="000000"/>
              </w:rPr>
              <w:t>-</w:t>
            </w:r>
            <w:r w:rsidRPr="009F76A4">
              <w:rPr>
                <w:color w:val="000000"/>
                <w:lang w:val="en-US"/>
              </w:rPr>
              <w:t>max</w:t>
            </w:r>
            <w:r w:rsidRPr="009F76A4">
              <w:rPr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19A8A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688A6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Баллы</w:t>
            </w:r>
          </w:p>
        </w:tc>
      </w:tr>
      <w:tr w:rsidR="00023803" w:rsidRPr="009F76A4" w14:paraId="02383BCD" w14:textId="77777777" w:rsidTr="00B1118B">
        <w:trPr>
          <w:trHeight w:val="919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73F2A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15C5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F733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E4762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966AC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8BF4C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C39E92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B36BB7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color w:val="000000"/>
              </w:rPr>
              <w:t>Максимальный</w:t>
            </w:r>
          </w:p>
        </w:tc>
      </w:tr>
      <w:tr w:rsidR="00023803" w:rsidRPr="009F76A4" w14:paraId="36721A09" w14:textId="77777777" w:rsidTr="00B1118B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AE5A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97B7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 xml:space="preserve">Раздел </w:t>
            </w:r>
            <w:proofErr w:type="gramStart"/>
            <w:r w:rsidRPr="009F76A4">
              <w:t>1.Структура</w:t>
            </w:r>
            <w:proofErr w:type="gramEnd"/>
            <w:r w:rsidRPr="009F76A4">
              <w:t xml:space="preserve"> корпораций и предприятий</w:t>
            </w:r>
          </w:p>
        </w:tc>
      </w:tr>
      <w:tr w:rsidR="00023803" w:rsidRPr="009F76A4" w14:paraId="3E6627F5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5D9FA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C21E48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6E10A9D6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50765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D8F4B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02BA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0686B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6C1D4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AB5EF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0FF3395A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17A4C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18C6F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61B4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контрольной работы по итогам изучения раздела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A1E81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Оценка контрольной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2482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A79D3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465F8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CAB7A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6DB35BED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EBE0B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18925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2. КИС для автоматизированного и административного управления и системы управления промышленным предприятием</w:t>
            </w:r>
          </w:p>
        </w:tc>
      </w:tr>
      <w:tr w:rsidR="00023803" w:rsidRPr="009F76A4" w14:paraId="71DDD965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A7CF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F92943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1DB0A9C9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6E519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3C27C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CFD48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198FA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A87AC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7B8D0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787FB5F4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E9FD2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114E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AB14E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2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4D532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7C07C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42A2B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68853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CB9E2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057A6ED1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7445C7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A5D21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3. Мировой рынок КИС и направления их развития</w:t>
            </w:r>
          </w:p>
        </w:tc>
      </w:tr>
      <w:tr w:rsidR="00023803" w:rsidRPr="009F76A4" w14:paraId="28425778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F9F7F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lastRenderedPageBreak/>
              <w:t>5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AA360A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50E7F4C6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6334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0A4BD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0B51B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B9E1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FBED4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DCACDB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52F43C2A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271B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7101C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5ECF2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Подготовка доклада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3E7937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Оценка доклада по критериям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BD0FA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0EE10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DC5F9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4C736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2CBAB3C9" w14:textId="77777777" w:rsidTr="00B1118B">
        <w:trPr>
          <w:trHeight w:val="597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B4F9D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26E9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4. Инт</w:t>
            </w:r>
            <w:r w:rsidR="00940BBB" w:rsidRPr="009F76A4">
              <w:t>ер</w:t>
            </w:r>
            <w:r w:rsidRPr="009F76A4">
              <w:t>нет и корпоративные сети. Системы клиент-сервер и распределенные базы данных</w:t>
            </w:r>
          </w:p>
        </w:tc>
      </w:tr>
      <w:tr w:rsidR="00023803" w:rsidRPr="009F76A4" w14:paraId="45993C25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9000C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79EB0A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4C3AD34C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highlight w:val="yellow"/>
              </w:rPr>
            </w:pPr>
          </w:p>
          <w:p w14:paraId="07C8DD5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FCDB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E4868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AC69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712987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53135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1A78C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4ECF96E3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A531F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7A47A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1C1F6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4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EE43D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D14C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03CED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2219A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3F849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28C8E69D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DC551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B9FA6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5. Сетевой уровень как средство объединения локальных и глобальных компонентов. Корпоративные порталы и сервисы на основе технологий глобальных сетей</w:t>
            </w:r>
          </w:p>
        </w:tc>
      </w:tr>
      <w:tr w:rsidR="00023803" w:rsidRPr="009F76A4" w14:paraId="3AB93383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3E5B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D128D3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6C180416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61AD3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3FD0B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36779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977D0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A3675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BFE4C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01122536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F9F47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255FB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4BB9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4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2CF20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4E11E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0603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949084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CEAEB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5E24EDBD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2A43F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7E08D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6. Выбор, внедрение и сопровождение ERP-систем, примеры использования готовых пакетов ERP</w:t>
            </w:r>
          </w:p>
        </w:tc>
      </w:tr>
      <w:tr w:rsidR="00023803" w:rsidRPr="009F76A4" w14:paraId="7BC5793D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C1497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br/>
            </w:r>
          </w:p>
        </w:tc>
        <w:tc>
          <w:tcPr>
            <w:tcW w:w="139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2C6A52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1DF78A95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8C31D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6122C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7F268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F699E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7C2DD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9F76A4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F70D4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6ABBE10B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C9238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65C4F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4140E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6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63680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AE8B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DFF287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680AB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70215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238A2F73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5460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4D3F8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7. Системы взаимоотношений с клиентами в составе корпоративных информационных систем</w:t>
            </w:r>
          </w:p>
        </w:tc>
      </w:tr>
      <w:tr w:rsidR="00023803" w:rsidRPr="009F76A4" w14:paraId="7893711A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4B24B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CC8DCB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0A68949E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1A2C2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C4A8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63002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0957A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74245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A3F24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3F9C7276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6F05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1E7FF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0CC9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7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5F28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471DD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1467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D08BF9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A9AE9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01DAEB82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DFDFE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9D5BE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8. Логистика в корпоративных системах, бизнес-сети и цепочки поставок</w:t>
            </w:r>
          </w:p>
        </w:tc>
      </w:tr>
      <w:tr w:rsidR="00023803" w:rsidRPr="009F76A4" w14:paraId="1523CDC1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99E3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86679D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4741CA27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F5050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CE7C43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2024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9F872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11106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AF1775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</w:tr>
      <w:tr w:rsidR="00023803" w:rsidRPr="009F76A4" w14:paraId="22CDF4C3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992E5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92C50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D4ABA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8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8895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CA1BFC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A067A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B5CBC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57AE7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</w:tr>
      <w:tr w:rsidR="00023803" w:rsidRPr="009F76A4" w14:paraId="73E1C42E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33A04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8898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Раздел 9. Системы стратегического управления в составе корпоративных информационных систем, интеллектуальные системы для бизнеса и управления предприятиями</w:t>
            </w:r>
          </w:p>
        </w:tc>
      </w:tr>
      <w:tr w:rsidR="00023803" w:rsidRPr="009F76A4" w14:paraId="38B0F546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0105F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F0E97F" w14:textId="77777777" w:rsidR="0089019C" w:rsidRPr="009F76A4" w:rsidRDefault="0089019C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9F76A4">
              <w:rPr>
                <w:color w:val="000000"/>
                <w:lang w:eastAsia="en-US"/>
              </w:rPr>
              <w:t xml:space="preserve">ОР.3.4.1 </w:t>
            </w:r>
          </w:p>
          <w:p w14:paraId="3A3A96F0" w14:textId="77777777" w:rsidR="00023803" w:rsidRPr="009F76A4" w:rsidRDefault="00023803" w:rsidP="009F76A4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BD3AF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B33E0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Оценка лабораторной работы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51E9D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840824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239014E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F3D7F7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8</w:t>
            </w:r>
          </w:p>
        </w:tc>
      </w:tr>
      <w:tr w:rsidR="00023803" w:rsidRPr="009F76A4" w14:paraId="5F31FF33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BE5066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F4E51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0C5D9B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9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6FD788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>Тестовый контроль по теме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AC362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A737E9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818BE22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430C0D" w14:textId="77777777" w:rsidR="00023803" w:rsidRPr="009F76A4" w:rsidRDefault="0002380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</w:tr>
      <w:tr w:rsidR="00B1118B" w:rsidRPr="009F76A4" w14:paraId="609193EE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183560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4624A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FB967C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8F894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/>
              </w:rPr>
              <w:t>Экзамен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F4FE09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C288EC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0B7D8F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DC96CA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30</w:t>
            </w:r>
          </w:p>
        </w:tc>
      </w:tr>
      <w:tr w:rsidR="00B1118B" w:rsidRPr="009F76A4" w14:paraId="3E2CF0DB" w14:textId="77777777" w:rsidTr="00B1118B">
        <w:trPr>
          <w:trHeight w:val="346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E4F56A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A7C930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DDFC93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</w:rPr>
              <w:t>Итого: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2F477A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5F65F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599FCF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54A770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A821FF" w14:textId="77777777" w:rsidR="00B1118B" w:rsidRPr="009F76A4" w:rsidRDefault="00B1118B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</w:rPr>
              <w:t>100</w:t>
            </w:r>
          </w:p>
        </w:tc>
      </w:tr>
    </w:tbl>
    <w:p w14:paraId="5D20C465" w14:textId="77777777" w:rsidR="00023803" w:rsidRPr="009F76A4" w:rsidRDefault="00023803" w:rsidP="009F76A4">
      <w:pPr>
        <w:jc w:val="both"/>
        <w:rPr>
          <w:b/>
          <w:bCs/>
          <w:snapToGrid w:val="0"/>
        </w:rPr>
      </w:pPr>
    </w:p>
    <w:p w14:paraId="4D1B316E" w14:textId="77777777" w:rsidR="00023803" w:rsidRPr="009F76A4" w:rsidRDefault="00023803" w:rsidP="009F76A4">
      <w:pPr>
        <w:pStyle w:val="12"/>
        <w:tabs>
          <w:tab w:val="left" w:pos="993"/>
        </w:tabs>
        <w:spacing w:line="240" w:lineRule="auto"/>
        <w:ind w:firstLine="709"/>
        <w:rPr>
          <w:b/>
          <w:bCs/>
          <w:szCs w:val="24"/>
        </w:rPr>
      </w:pPr>
      <w:r w:rsidRPr="009F76A4">
        <w:rPr>
          <w:b/>
          <w:bCs/>
          <w:szCs w:val="24"/>
        </w:rPr>
        <w:t xml:space="preserve">7. Учебно-методическое и информационное обеспечение </w:t>
      </w:r>
    </w:p>
    <w:p w14:paraId="27442187" w14:textId="77777777" w:rsidR="00F25B23" w:rsidRDefault="00F25B23" w:rsidP="009F76A4">
      <w:pPr>
        <w:pStyle w:val="12"/>
        <w:spacing w:line="240" w:lineRule="auto"/>
        <w:ind w:firstLine="709"/>
        <w:rPr>
          <w:bCs/>
          <w:i/>
          <w:szCs w:val="24"/>
        </w:rPr>
      </w:pPr>
    </w:p>
    <w:p w14:paraId="7BC70657" w14:textId="77777777" w:rsidR="00F25B23" w:rsidRPr="00F25B23" w:rsidRDefault="00F25B23" w:rsidP="00F25B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ind w:firstLine="709"/>
        <w:jc w:val="both"/>
        <w:rPr>
          <w:color w:val="000000"/>
          <w:lang w:eastAsia="zh-CN"/>
        </w:rPr>
      </w:pPr>
      <w:r w:rsidRPr="00F25B23">
        <w:rPr>
          <w:bCs/>
          <w:i/>
          <w:lang w:eastAsia="zh-CN"/>
        </w:rPr>
        <w:t xml:space="preserve">7.1. </w:t>
      </w:r>
      <w:r w:rsidRPr="00F25B23">
        <w:rPr>
          <w:bCs/>
          <w:i/>
          <w:iCs/>
          <w:lang w:eastAsia="zh-CN"/>
        </w:rPr>
        <w:t>Основная литература</w:t>
      </w:r>
    </w:p>
    <w:p w14:paraId="1D4B30B1" w14:textId="77777777" w:rsidR="00F25B23" w:rsidRPr="00F25B23" w:rsidRDefault="00F25B23" w:rsidP="00A757A8">
      <w:pPr>
        <w:numPr>
          <w:ilvl w:val="0"/>
          <w:numId w:val="20"/>
        </w:numPr>
        <w:tabs>
          <w:tab w:val="left" w:pos="1134"/>
          <w:tab w:val="left" w:pos="1276"/>
        </w:tabs>
        <w:suppressAutoHyphens/>
        <w:spacing w:after="200" w:line="276" w:lineRule="auto"/>
        <w:ind w:left="0" w:firstLine="709"/>
        <w:jc w:val="both"/>
        <w:rPr>
          <w:color w:val="000000"/>
          <w:lang w:val="x-none" w:eastAsia="zh-CN"/>
        </w:rPr>
      </w:pPr>
      <w:r w:rsidRPr="00F25B23">
        <w:rPr>
          <w:color w:val="000000"/>
          <w:lang w:val="x-none" w:eastAsia="zh-CN"/>
        </w:rPr>
        <w:t xml:space="preserve">Сысоев, Э.В. Администрирование компьютерных сетей : учебное пособие / Э.В. Сысоев, А.В. Терехов, Е.В. Бурцева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- 80 с. : ил. - </w:t>
      </w:r>
      <w:proofErr w:type="spellStart"/>
      <w:r w:rsidRPr="00F25B23">
        <w:rPr>
          <w:color w:val="000000"/>
          <w:lang w:val="x-none" w:eastAsia="zh-CN"/>
        </w:rPr>
        <w:t>Библиогр</w:t>
      </w:r>
      <w:proofErr w:type="spellEnd"/>
      <w:r w:rsidRPr="00F25B23">
        <w:rPr>
          <w:color w:val="000000"/>
          <w:lang w:val="x-none" w:eastAsia="zh-CN"/>
        </w:rPr>
        <w:t>. в кн. - ISBN 978-5-8265-1802-1 ; То же [Электронный ресурс]. - URL: </w:t>
      </w:r>
      <w:hyperlink r:id="rId43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http://biblioclub.ru/index.php?page=book&amp;id=499414</w:t>
        </w:r>
      </w:hyperlink>
      <w:r w:rsidRPr="00F25B23">
        <w:rPr>
          <w:color w:val="000000"/>
          <w:lang w:val="x-none" w:eastAsia="zh-CN"/>
        </w:rPr>
        <w:t> .</w:t>
      </w:r>
    </w:p>
    <w:p w14:paraId="6897BE28" w14:textId="77777777" w:rsidR="00F25B23" w:rsidRPr="00F25B23" w:rsidRDefault="00F25B23" w:rsidP="00A757A8">
      <w:pPr>
        <w:numPr>
          <w:ilvl w:val="0"/>
          <w:numId w:val="20"/>
        </w:numPr>
        <w:tabs>
          <w:tab w:val="left" w:pos="1134"/>
          <w:tab w:val="left" w:pos="1276"/>
        </w:tabs>
        <w:suppressAutoHyphens/>
        <w:spacing w:line="276" w:lineRule="auto"/>
        <w:ind w:left="0" w:right="-6" w:firstLine="709"/>
        <w:jc w:val="both"/>
        <w:rPr>
          <w:color w:val="000000"/>
          <w:lang w:val="x-none" w:eastAsia="zh-CN"/>
        </w:rPr>
      </w:pPr>
      <w:r w:rsidRPr="00F25B23">
        <w:rPr>
          <w:color w:val="000000"/>
          <w:lang w:val="x-none" w:eastAsia="zh-CN"/>
        </w:rPr>
        <w:t xml:space="preserve">Архитектура ЭВМ : учебное пособие / авт.-сост. Е.В. </w:t>
      </w:r>
      <w:proofErr w:type="spellStart"/>
      <w:r w:rsidRPr="00F25B23">
        <w:rPr>
          <w:color w:val="000000"/>
          <w:lang w:val="x-none" w:eastAsia="zh-CN"/>
        </w:rPr>
        <w:t>Крахоткина</w:t>
      </w:r>
      <w:proofErr w:type="spellEnd"/>
      <w:r w:rsidRPr="00F25B23">
        <w:rPr>
          <w:color w:val="000000"/>
          <w:lang w:val="x-none" w:eastAsia="zh-CN"/>
        </w:rPr>
        <w:t xml:space="preserve">, В.И. Терехин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- 80 с. - </w:t>
      </w:r>
      <w:proofErr w:type="spellStart"/>
      <w:r w:rsidRPr="00F25B23">
        <w:rPr>
          <w:color w:val="000000"/>
          <w:lang w:val="x-none" w:eastAsia="zh-CN"/>
        </w:rPr>
        <w:t>Библиогр</w:t>
      </w:r>
      <w:proofErr w:type="spellEnd"/>
      <w:r w:rsidRPr="00F25B23">
        <w:rPr>
          <w:color w:val="000000"/>
          <w:lang w:val="x-none" w:eastAsia="zh-CN"/>
        </w:rPr>
        <w:t>.: с. 74-75 ; То же [Электронный ресурс]. - URL: </w:t>
      </w:r>
      <w:hyperlink r:id="rId44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http://biblioclub.ru/index.php?page=book&amp;id=457862</w:t>
        </w:r>
      </w:hyperlink>
      <w:r w:rsidRPr="00F25B23">
        <w:rPr>
          <w:color w:val="000000"/>
          <w:lang w:val="x-none" w:eastAsia="zh-CN"/>
        </w:rPr>
        <w:t> .</w:t>
      </w:r>
    </w:p>
    <w:p w14:paraId="2066E5CA" w14:textId="77777777" w:rsidR="00F25B23" w:rsidRPr="00F25B23" w:rsidRDefault="00F25B23" w:rsidP="00A757A8">
      <w:pPr>
        <w:numPr>
          <w:ilvl w:val="0"/>
          <w:numId w:val="20"/>
        </w:numPr>
        <w:tabs>
          <w:tab w:val="left" w:pos="1134"/>
          <w:tab w:val="left" w:pos="1276"/>
        </w:tabs>
        <w:suppressAutoHyphens/>
        <w:spacing w:line="276" w:lineRule="auto"/>
        <w:ind w:left="0" w:right="-6" w:firstLine="709"/>
        <w:jc w:val="both"/>
        <w:rPr>
          <w:color w:val="000000"/>
          <w:lang w:val="x-none" w:eastAsia="zh-CN"/>
        </w:rPr>
      </w:pPr>
      <w:proofErr w:type="spellStart"/>
      <w:r w:rsidRPr="00F25B23">
        <w:rPr>
          <w:color w:val="000000"/>
          <w:lang w:val="x-none" w:eastAsia="zh-CN"/>
        </w:rPr>
        <w:t>Гостев</w:t>
      </w:r>
      <w:proofErr w:type="spellEnd"/>
      <w:r w:rsidRPr="00F25B23">
        <w:rPr>
          <w:color w:val="000000"/>
          <w:lang w:val="x-none" w:eastAsia="zh-CN"/>
        </w:rPr>
        <w:t xml:space="preserve">, И. М. Операционные системы : учебник и практикум для академического </w:t>
      </w:r>
      <w:proofErr w:type="spellStart"/>
      <w:r w:rsidRPr="00F25B23">
        <w:rPr>
          <w:color w:val="000000"/>
          <w:lang w:val="x-none" w:eastAsia="zh-CN"/>
        </w:rPr>
        <w:t>бакалавриата</w:t>
      </w:r>
      <w:proofErr w:type="spellEnd"/>
      <w:r w:rsidRPr="00F25B23">
        <w:rPr>
          <w:color w:val="000000"/>
          <w:lang w:val="x-none" w:eastAsia="zh-CN"/>
        </w:rPr>
        <w:t xml:space="preserve"> / И. М. </w:t>
      </w:r>
      <w:proofErr w:type="spellStart"/>
      <w:r w:rsidRPr="00F25B23">
        <w:rPr>
          <w:color w:val="000000"/>
          <w:lang w:val="x-none" w:eastAsia="zh-CN"/>
        </w:rPr>
        <w:t>Гостев</w:t>
      </w:r>
      <w:proofErr w:type="spellEnd"/>
      <w:r w:rsidRPr="00F25B23">
        <w:rPr>
          <w:color w:val="000000"/>
          <w:lang w:val="x-none" w:eastAsia="zh-CN"/>
        </w:rPr>
        <w:t xml:space="preserve">. — 2-е изд., </w:t>
      </w:r>
      <w:proofErr w:type="spellStart"/>
      <w:r w:rsidRPr="00F25B23">
        <w:rPr>
          <w:color w:val="000000"/>
          <w:lang w:val="x-none" w:eastAsia="zh-CN"/>
        </w:rPr>
        <w:t>испр</w:t>
      </w:r>
      <w:proofErr w:type="spellEnd"/>
      <w:r w:rsidRPr="00F25B23">
        <w:rPr>
          <w:color w:val="000000"/>
          <w:lang w:val="x-none" w:eastAsia="zh-CN"/>
        </w:rPr>
        <w:t xml:space="preserve">. и доп. — Москва : Издательство </w:t>
      </w:r>
      <w:proofErr w:type="spellStart"/>
      <w:r w:rsidRPr="00F25B23">
        <w:rPr>
          <w:color w:val="000000"/>
          <w:lang w:val="x-none" w:eastAsia="zh-CN"/>
        </w:rPr>
        <w:t>Юрайт</w:t>
      </w:r>
      <w:proofErr w:type="spellEnd"/>
      <w:r w:rsidRPr="00F25B23">
        <w:rPr>
          <w:color w:val="000000"/>
          <w:lang w:val="x-none" w:eastAsia="zh-CN"/>
        </w:rPr>
        <w:t xml:space="preserve">, 2019. — 164 с. — (Серия : Бакалавр. Академический курс). — ISBN 978-5-534-04520-8. — Текст : электронный // ЭБС </w:t>
      </w:r>
      <w:proofErr w:type="spellStart"/>
      <w:r w:rsidRPr="00F25B23">
        <w:rPr>
          <w:color w:val="000000"/>
          <w:lang w:val="x-none" w:eastAsia="zh-CN"/>
        </w:rPr>
        <w:t>Юрайт</w:t>
      </w:r>
      <w:proofErr w:type="spellEnd"/>
      <w:r w:rsidRPr="00F25B23">
        <w:rPr>
          <w:color w:val="000000"/>
          <w:lang w:val="x-none" w:eastAsia="zh-CN"/>
        </w:rPr>
        <w:t xml:space="preserve"> [сайт]. — URL: https://biblio-online.ru/book/operacionnye-sistemy-433850 (дата обращения: 03.02.2019).</w:t>
      </w:r>
    </w:p>
    <w:p w14:paraId="268A4762" w14:textId="77777777" w:rsidR="00F25B23" w:rsidRPr="00F25B23" w:rsidRDefault="00F25B23" w:rsidP="00A757A8">
      <w:pPr>
        <w:numPr>
          <w:ilvl w:val="0"/>
          <w:numId w:val="20"/>
        </w:numPr>
        <w:tabs>
          <w:tab w:val="left" w:pos="1134"/>
          <w:tab w:val="left" w:pos="1276"/>
        </w:tabs>
        <w:suppressAutoHyphens/>
        <w:spacing w:line="276" w:lineRule="auto"/>
        <w:ind w:left="0" w:right="-6" w:firstLine="709"/>
        <w:jc w:val="both"/>
        <w:rPr>
          <w:color w:val="000000"/>
          <w:lang w:val="x-none" w:eastAsia="zh-CN"/>
        </w:rPr>
      </w:pPr>
      <w:r w:rsidRPr="00F25B23">
        <w:rPr>
          <w:color w:val="000000"/>
          <w:lang w:val="x-none" w:eastAsia="zh-CN"/>
        </w:rPr>
        <w:t xml:space="preserve">Замятина, О. М. Вычислительные системы, сети и телекоммуникации. Моделирование сетей : учеб. пособие для магистратуры / О. М. Замятина. — Москва : Издательство </w:t>
      </w:r>
      <w:proofErr w:type="spellStart"/>
      <w:r w:rsidRPr="00F25B23">
        <w:rPr>
          <w:color w:val="000000"/>
          <w:lang w:val="x-none" w:eastAsia="zh-CN"/>
        </w:rPr>
        <w:t>Юрайт</w:t>
      </w:r>
      <w:proofErr w:type="spellEnd"/>
      <w:r w:rsidRPr="00F25B23">
        <w:rPr>
          <w:color w:val="000000"/>
          <w:lang w:val="x-none" w:eastAsia="zh-CN"/>
        </w:rPr>
        <w:t xml:space="preserve">, 2019. — 159 с. — (Серия : Университеты России). — ISBN 978-5-534-00335-2. — Текст : электронный // ЭБС </w:t>
      </w:r>
      <w:proofErr w:type="spellStart"/>
      <w:r w:rsidRPr="00F25B23">
        <w:rPr>
          <w:color w:val="000000"/>
          <w:lang w:val="x-none" w:eastAsia="zh-CN"/>
        </w:rPr>
        <w:t>Юрайт</w:t>
      </w:r>
      <w:proofErr w:type="spellEnd"/>
      <w:r w:rsidRPr="00F25B23">
        <w:rPr>
          <w:color w:val="000000"/>
          <w:lang w:val="x-none" w:eastAsia="zh-CN"/>
        </w:rPr>
        <w:t xml:space="preserve"> [сайт]. — URL: https://biblio-online.ru/book/vychislitelnye-sistemy-seti-i-telekommunikacii-modelirovanie-setey-433938 (дата обращения: 03.02.2019).</w:t>
      </w:r>
    </w:p>
    <w:p w14:paraId="21E13BA4" w14:textId="77777777" w:rsidR="00F25B23" w:rsidRPr="00F25B23" w:rsidRDefault="00F25B23" w:rsidP="00A757A8">
      <w:pPr>
        <w:numPr>
          <w:ilvl w:val="0"/>
          <w:numId w:val="20"/>
        </w:numPr>
        <w:tabs>
          <w:tab w:val="left" w:pos="1134"/>
          <w:tab w:val="left" w:pos="1276"/>
        </w:tabs>
        <w:suppressAutoHyphens/>
        <w:spacing w:line="276" w:lineRule="auto"/>
        <w:ind w:left="0" w:right="-6" w:firstLine="709"/>
        <w:jc w:val="both"/>
        <w:rPr>
          <w:bCs/>
          <w:i/>
          <w:iCs/>
          <w:lang w:val="x-none" w:eastAsia="zh-CN"/>
        </w:rPr>
      </w:pPr>
      <w:r w:rsidRPr="00F25B23">
        <w:rPr>
          <w:color w:val="000000"/>
          <w:lang w:val="x-none" w:eastAsia="zh-CN"/>
        </w:rPr>
        <w:t xml:space="preserve">Куль, Т.П. Основы вычислительной техники : учебное пособие / Т.П. Куль. - Минск : РИПО, 2018. - 244 с. : ил., табл., схем. - </w:t>
      </w:r>
      <w:proofErr w:type="spellStart"/>
      <w:r w:rsidRPr="00F25B23">
        <w:rPr>
          <w:color w:val="000000"/>
          <w:lang w:val="x-none" w:eastAsia="zh-CN"/>
        </w:rPr>
        <w:t>Библиогр</w:t>
      </w:r>
      <w:proofErr w:type="spellEnd"/>
      <w:r w:rsidRPr="00F25B23">
        <w:rPr>
          <w:color w:val="000000"/>
          <w:lang w:val="x-none" w:eastAsia="zh-CN"/>
        </w:rPr>
        <w:t>.: с. 227-228 - ISBN 978-985-503-812-3 ; То же [Электронный ресурс]. - URL: </w:t>
      </w:r>
      <w:hyperlink r:id="rId45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http://biblioclub.ru/index.php?page=book&amp;id=497477</w:t>
        </w:r>
      </w:hyperlink>
      <w:r w:rsidRPr="00F25B23">
        <w:rPr>
          <w:color w:val="000000"/>
          <w:lang w:val="x-none" w:eastAsia="zh-CN"/>
        </w:rPr>
        <w:t> .</w:t>
      </w:r>
    </w:p>
    <w:p w14:paraId="58B9CF87" w14:textId="77777777" w:rsidR="00F25B23" w:rsidRPr="00F25B23" w:rsidRDefault="00F25B23" w:rsidP="00F25B23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ind w:firstLine="709"/>
        <w:jc w:val="both"/>
        <w:rPr>
          <w:bCs/>
          <w:i/>
          <w:iCs/>
          <w:lang w:val="x-none" w:eastAsia="zh-CN"/>
        </w:rPr>
      </w:pPr>
    </w:p>
    <w:p w14:paraId="6B5B5CC9" w14:textId="77777777" w:rsidR="00F25B23" w:rsidRPr="00F25B23" w:rsidRDefault="00F25B23" w:rsidP="00F25B23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ind w:firstLine="709"/>
        <w:jc w:val="both"/>
        <w:rPr>
          <w:color w:val="000000"/>
          <w:lang w:eastAsia="zh-CN"/>
        </w:rPr>
      </w:pPr>
      <w:r w:rsidRPr="00F25B23">
        <w:rPr>
          <w:bCs/>
          <w:i/>
          <w:iCs/>
          <w:lang w:eastAsia="zh-CN"/>
        </w:rPr>
        <w:t>7.2. Дополнительная литература</w:t>
      </w:r>
    </w:p>
    <w:p w14:paraId="2B0376B1" w14:textId="77777777" w:rsidR="00F25B23" w:rsidRPr="00F25B23" w:rsidRDefault="00F25B23" w:rsidP="00A757A8">
      <w:pPr>
        <w:numPr>
          <w:ilvl w:val="0"/>
          <w:numId w:val="19"/>
        </w:numPr>
        <w:tabs>
          <w:tab w:val="left" w:pos="1134"/>
        </w:tabs>
        <w:suppressAutoHyphens/>
        <w:spacing w:after="200" w:line="276" w:lineRule="auto"/>
        <w:ind w:left="0" w:firstLine="709"/>
        <w:jc w:val="both"/>
        <w:rPr>
          <w:color w:val="000000"/>
          <w:lang w:val="x-none" w:eastAsia="zh-CN"/>
        </w:rPr>
      </w:pPr>
      <w:proofErr w:type="spellStart"/>
      <w:r w:rsidRPr="00F25B23">
        <w:rPr>
          <w:color w:val="000000"/>
          <w:lang w:val="x-none" w:eastAsia="zh-CN"/>
        </w:rPr>
        <w:t>Гимбицкая</w:t>
      </w:r>
      <w:proofErr w:type="spellEnd"/>
      <w:r w:rsidRPr="00F25B23">
        <w:rPr>
          <w:color w:val="000000"/>
          <w:lang w:val="x-none" w:eastAsia="zh-CN"/>
        </w:rPr>
        <w:t>, Л.А. Администрирование в информационных системах : учебное пособие / Л.А. </w:t>
      </w:r>
      <w:proofErr w:type="spellStart"/>
      <w:r w:rsidRPr="00F25B23">
        <w:rPr>
          <w:color w:val="000000"/>
          <w:lang w:val="x-none" w:eastAsia="zh-CN"/>
        </w:rPr>
        <w:t>Гимбицкая</w:t>
      </w:r>
      <w:proofErr w:type="spellEnd"/>
      <w:r w:rsidRPr="00F25B23">
        <w:rPr>
          <w:color w:val="000000"/>
          <w:lang w:val="x-none" w:eastAsia="zh-CN"/>
        </w:rPr>
        <w:t>, З.М. </w:t>
      </w:r>
      <w:proofErr w:type="spellStart"/>
      <w:r w:rsidRPr="00F25B23">
        <w:rPr>
          <w:color w:val="000000"/>
          <w:lang w:val="x-none" w:eastAsia="zh-CN"/>
        </w:rPr>
        <w:t>Альбекова</w:t>
      </w:r>
      <w:proofErr w:type="spellEnd"/>
      <w:r w:rsidRPr="00F25B23">
        <w:rPr>
          <w:color w:val="000000"/>
          <w:lang w:val="x-none" w:eastAsia="zh-CN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- 66 с. : ил. - </w:t>
      </w:r>
      <w:proofErr w:type="spellStart"/>
      <w:r w:rsidRPr="00F25B23">
        <w:rPr>
          <w:color w:val="000000"/>
          <w:lang w:val="x-none" w:eastAsia="zh-CN"/>
        </w:rPr>
        <w:t>Библиогр</w:t>
      </w:r>
      <w:proofErr w:type="spellEnd"/>
      <w:r w:rsidRPr="00F25B23">
        <w:rPr>
          <w:color w:val="000000"/>
          <w:lang w:val="x-none" w:eastAsia="zh-CN"/>
        </w:rPr>
        <w:t>. в кн. ; То же [Электронный ресурс]. - URL: </w:t>
      </w:r>
      <w:hyperlink r:id="rId46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http://biblioclub.ru/index.php?page=book&amp;id=457276</w:t>
        </w:r>
      </w:hyperlink>
      <w:r w:rsidRPr="00F25B23">
        <w:rPr>
          <w:color w:val="000000"/>
          <w:lang w:val="x-none" w:eastAsia="zh-CN"/>
        </w:rPr>
        <w:t> .</w:t>
      </w:r>
    </w:p>
    <w:p w14:paraId="3EED3EE4" w14:textId="77777777" w:rsidR="00F25B23" w:rsidRPr="00F25B23" w:rsidRDefault="00F25B23" w:rsidP="00A757A8">
      <w:pPr>
        <w:numPr>
          <w:ilvl w:val="0"/>
          <w:numId w:val="19"/>
        </w:numPr>
        <w:tabs>
          <w:tab w:val="left" w:pos="1134"/>
        </w:tabs>
        <w:suppressAutoHyphens/>
        <w:spacing w:after="200" w:line="276" w:lineRule="auto"/>
        <w:ind w:left="0" w:firstLine="709"/>
        <w:jc w:val="both"/>
        <w:rPr>
          <w:color w:val="000000"/>
          <w:lang w:val="x-none" w:eastAsia="zh-CN"/>
        </w:rPr>
      </w:pPr>
      <w:proofErr w:type="spellStart"/>
      <w:r w:rsidRPr="00F25B23">
        <w:rPr>
          <w:color w:val="000000"/>
          <w:lang w:val="x-none" w:eastAsia="zh-CN"/>
        </w:rPr>
        <w:lastRenderedPageBreak/>
        <w:t>Бова</w:t>
      </w:r>
      <w:proofErr w:type="spellEnd"/>
      <w:r w:rsidRPr="00F25B23">
        <w:rPr>
          <w:color w:val="000000"/>
          <w:lang w:val="x-none" w:eastAsia="zh-CN"/>
        </w:rPr>
        <w:t>, В.В. Основы проектирования информационных систем и технологий : учебное пособие / В.В. </w:t>
      </w:r>
      <w:proofErr w:type="spellStart"/>
      <w:r w:rsidRPr="00F25B23">
        <w:rPr>
          <w:color w:val="000000"/>
          <w:lang w:val="x-none" w:eastAsia="zh-CN"/>
        </w:rPr>
        <w:t>Бова</w:t>
      </w:r>
      <w:proofErr w:type="spellEnd"/>
      <w:r w:rsidRPr="00F25B23">
        <w:rPr>
          <w:color w:val="000000"/>
          <w:lang w:val="x-none" w:eastAsia="zh-CN"/>
        </w:rPr>
        <w:t xml:space="preserve">, Ю.А. Кравченко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 ; Таганрог : Издательство Южного федерального университета, 2018. - 106 с. : ил. - </w:t>
      </w:r>
      <w:proofErr w:type="spellStart"/>
      <w:r w:rsidRPr="00F25B23">
        <w:rPr>
          <w:color w:val="000000"/>
          <w:lang w:val="x-none" w:eastAsia="zh-CN"/>
        </w:rPr>
        <w:t>Библиогр</w:t>
      </w:r>
      <w:proofErr w:type="spellEnd"/>
      <w:r w:rsidRPr="00F25B23">
        <w:rPr>
          <w:color w:val="000000"/>
          <w:lang w:val="x-none" w:eastAsia="zh-CN"/>
        </w:rPr>
        <w:t>. в кн. - ISBN 978-5-9275-2717-5 ; То же [Электронный ресурс]. - URL: </w:t>
      </w:r>
      <w:hyperlink r:id="rId47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http://biblioclub.ru/index.php?page=book&amp;id=499515</w:t>
        </w:r>
      </w:hyperlink>
      <w:r w:rsidRPr="00F25B23">
        <w:rPr>
          <w:color w:val="000000"/>
          <w:lang w:val="x-none" w:eastAsia="zh-CN"/>
        </w:rPr>
        <w:t> .</w:t>
      </w:r>
    </w:p>
    <w:p w14:paraId="2E927B75" w14:textId="77777777" w:rsidR="00F25B23" w:rsidRPr="00F25B23" w:rsidRDefault="00F25B23" w:rsidP="00A757A8">
      <w:pPr>
        <w:numPr>
          <w:ilvl w:val="0"/>
          <w:numId w:val="19"/>
        </w:numPr>
        <w:tabs>
          <w:tab w:val="left" w:pos="993"/>
          <w:tab w:val="left" w:pos="1134"/>
        </w:tabs>
        <w:suppressAutoHyphens/>
        <w:spacing w:after="200" w:line="276" w:lineRule="auto"/>
        <w:ind w:left="0" w:right="-6" w:firstLine="709"/>
        <w:jc w:val="both"/>
        <w:rPr>
          <w:color w:val="000000"/>
          <w:lang w:val="x-none" w:eastAsia="zh-CN"/>
        </w:rPr>
      </w:pPr>
      <w:proofErr w:type="spellStart"/>
      <w:r w:rsidRPr="00F25B23">
        <w:rPr>
          <w:color w:val="000000"/>
          <w:lang w:val="x-none" w:eastAsia="zh-CN"/>
        </w:rPr>
        <w:t>Кирнос</w:t>
      </w:r>
      <w:proofErr w:type="spellEnd"/>
      <w:r w:rsidRPr="00F25B23">
        <w:rPr>
          <w:color w:val="000000"/>
          <w:lang w:val="x-none" w:eastAsia="zh-CN"/>
        </w:rPr>
        <w:t>, В.Н. Введение в вычислительную технику: основы организации ЭВМ и программирование на Ассемблере : учебное пособие / В.Н. </w:t>
      </w:r>
      <w:proofErr w:type="spellStart"/>
      <w:r w:rsidRPr="00F25B23">
        <w:rPr>
          <w:color w:val="000000"/>
          <w:lang w:val="x-none" w:eastAsia="zh-CN"/>
        </w:rPr>
        <w:t>Кирнос</w:t>
      </w:r>
      <w:proofErr w:type="spellEnd"/>
      <w:r w:rsidRPr="00F25B23">
        <w:rPr>
          <w:color w:val="000000"/>
          <w:lang w:val="x-none" w:eastAsia="zh-CN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2011. - 172 с. : ил.,</w:t>
      </w:r>
      <w:proofErr w:type="spellStart"/>
      <w:r w:rsidRPr="00F25B23">
        <w:rPr>
          <w:color w:val="000000"/>
          <w:lang w:val="x-none" w:eastAsia="zh-CN"/>
        </w:rPr>
        <w:t>табл</w:t>
      </w:r>
      <w:proofErr w:type="spellEnd"/>
      <w:r w:rsidRPr="00F25B23">
        <w:rPr>
          <w:color w:val="000000"/>
          <w:lang w:val="x-none" w:eastAsia="zh-CN"/>
        </w:rPr>
        <w:t>., схем. - ISBN 978-5-4332-0019-7 ; То же [Электронный ресурс]. - URL: </w:t>
      </w:r>
      <w:hyperlink r:id="rId48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http://biblioclub.ru/index.php?page=book&amp;id=208652</w:t>
        </w:r>
      </w:hyperlink>
      <w:r w:rsidRPr="00F25B23">
        <w:rPr>
          <w:color w:val="000000"/>
          <w:lang w:val="x-none" w:eastAsia="zh-CN"/>
        </w:rPr>
        <w:t> .</w:t>
      </w:r>
    </w:p>
    <w:p w14:paraId="44970E0C" w14:textId="77777777" w:rsidR="00F25B23" w:rsidRPr="00F25B23" w:rsidRDefault="00F25B23" w:rsidP="00A757A8">
      <w:pPr>
        <w:numPr>
          <w:ilvl w:val="0"/>
          <w:numId w:val="19"/>
        </w:numPr>
        <w:tabs>
          <w:tab w:val="left" w:pos="993"/>
          <w:tab w:val="left" w:pos="1134"/>
        </w:tabs>
        <w:suppressAutoHyphens/>
        <w:spacing w:after="200" w:line="276" w:lineRule="auto"/>
        <w:ind w:left="0" w:firstLine="709"/>
        <w:jc w:val="both"/>
        <w:rPr>
          <w:color w:val="000000"/>
          <w:lang w:val="x-none" w:eastAsia="zh-CN"/>
        </w:rPr>
      </w:pPr>
      <w:r w:rsidRPr="00F25B23">
        <w:rPr>
          <w:color w:val="000000"/>
          <w:lang w:val="x-none" w:eastAsia="zh-CN"/>
        </w:rPr>
        <w:t xml:space="preserve">Куль, Т.П. Операционные системы : учебное пособие / Т.П. Куль. - Минск : РИПО, 2015. - 312 с. : ил. - </w:t>
      </w:r>
      <w:proofErr w:type="spellStart"/>
      <w:r w:rsidRPr="00F25B23">
        <w:rPr>
          <w:color w:val="000000"/>
          <w:lang w:val="x-none" w:eastAsia="zh-CN"/>
        </w:rPr>
        <w:t>Библиогр</w:t>
      </w:r>
      <w:proofErr w:type="spellEnd"/>
      <w:r w:rsidRPr="00F25B23">
        <w:rPr>
          <w:color w:val="000000"/>
          <w:lang w:val="x-none" w:eastAsia="zh-CN"/>
        </w:rPr>
        <w:t>. в кн. - ISBN 978-985-503-460-6 ; То же [Электронный ресурс]. - URL: </w:t>
      </w:r>
      <w:hyperlink r:id="rId49" w:history="1">
        <w:r w:rsidRPr="00F25B23">
          <w:rPr>
            <w:color w:val="0000FF"/>
            <w:u w:val="single"/>
            <w:lang w:val="x-none" w:eastAsia="zh-CN"/>
          </w:rPr>
          <w:t>http://biblioclub.ru/index.php?page=book&amp;id=463629</w:t>
        </w:r>
      </w:hyperlink>
      <w:r w:rsidRPr="00F25B23">
        <w:rPr>
          <w:color w:val="000000"/>
          <w:lang w:val="x-none" w:eastAsia="zh-CN"/>
        </w:rPr>
        <w:t> .</w:t>
      </w:r>
    </w:p>
    <w:p w14:paraId="7202B454" w14:textId="77777777" w:rsidR="00F25B23" w:rsidRPr="00F25B23" w:rsidRDefault="00F25B23" w:rsidP="00A757A8">
      <w:pPr>
        <w:numPr>
          <w:ilvl w:val="0"/>
          <w:numId w:val="19"/>
        </w:numPr>
        <w:tabs>
          <w:tab w:val="left" w:pos="993"/>
          <w:tab w:val="left" w:pos="1134"/>
        </w:tabs>
        <w:suppressAutoHyphens/>
        <w:spacing w:after="200" w:line="276" w:lineRule="auto"/>
        <w:ind w:left="0" w:right="-6" w:firstLine="709"/>
        <w:jc w:val="both"/>
        <w:rPr>
          <w:color w:val="000000"/>
          <w:lang w:val="x-none" w:eastAsia="zh-CN"/>
        </w:rPr>
      </w:pPr>
      <w:r w:rsidRPr="00F25B23">
        <w:rPr>
          <w:color w:val="000000"/>
          <w:lang w:val="x-none" w:eastAsia="zh-CN"/>
        </w:rPr>
        <w:t xml:space="preserve">Новожилов, О. П. Архитектура </w:t>
      </w:r>
      <w:proofErr w:type="spellStart"/>
      <w:r w:rsidRPr="00F25B23">
        <w:rPr>
          <w:color w:val="000000"/>
          <w:lang w:val="x-none" w:eastAsia="zh-CN"/>
        </w:rPr>
        <w:t>эвм</w:t>
      </w:r>
      <w:proofErr w:type="spellEnd"/>
      <w:r w:rsidRPr="00F25B23">
        <w:rPr>
          <w:color w:val="000000"/>
          <w:lang w:val="x-none" w:eastAsia="zh-CN"/>
        </w:rPr>
        <w:t xml:space="preserve"> и систем в 2 ч. Часть 1 : учеб. пособие для академического </w:t>
      </w:r>
      <w:proofErr w:type="spellStart"/>
      <w:r w:rsidRPr="00F25B23">
        <w:rPr>
          <w:color w:val="000000"/>
          <w:lang w:val="x-none" w:eastAsia="zh-CN"/>
        </w:rPr>
        <w:t>бакалавриата</w:t>
      </w:r>
      <w:proofErr w:type="spellEnd"/>
      <w:r w:rsidRPr="00F25B23">
        <w:rPr>
          <w:color w:val="000000"/>
          <w:lang w:val="x-none" w:eastAsia="zh-CN"/>
        </w:rPr>
        <w:t xml:space="preserve"> / О. П. Новожилов. — Москва : Издательство </w:t>
      </w:r>
      <w:proofErr w:type="spellStart"/>
      <w:r w:rsidRPr="00F25B23">
        <w:rPr>
          <w:color w:val="000000"/>
          <w:lang w:val="x-none" w:eastAsia="zh-CN"/>
        </w:rPr>
        <w:t>Юрайт</w:t>
      </w:r>
      <w:proofErr w:type="spellEnd"/>
      <w:r w:rsidRPr="00F25B23">
        <w:rPr>
          <w:color w:val="000000"/>
          <w:lang w:val="x-none" w:eastAsia="zh-CN"/>
        </w:rPr>
        <w:t xml:space="preserve">, 2019. — 276 с. — (Серия : Бакалавр. Академический курс). — ISBN 978-5-534-07717-9. — Текст : электронный // ЭБС </w:t>
      </w:r>
      <w:proofErr w:type="spellStart"/>
      <w:r w:rsidRPr="00F25B23">
        <w:rPr>
          <w:color w:val="000000"/>
          <w:lang w:val="x-none" w:eastAsia="zh-CN"/>
        </w:rPr>
        <w:t>Юрайт</w:t>
      </w:r>
      <w:proofErr w:type="spellEnd"/>
      <w:r w:rsidRPr="00F25B23">
        <w:rPr>
          <w:color w:val="000000"/>
          <w:lang w:val="x-none" w:eastAsia="zh-CN"/>
        </w:rPr>
        <w:t xml:space="preserve"> [сайт]. — URL: https://biblio-online.ru/book/arhitektura-evm-i-sistem-v-2-ch-chast-1-442223.</w:t>
      </w:r>
    </w:p>
    <w:p w14:paraId="6CCCEFC7" w14:textId="77777777" w:rsidR="00023803" w:rsidRPr="009F76A4" w:rsidRDefault="00023803" w:rsidP="009F76A4">
      <w:pPr>
        <w:pStyle w:val="12"/>
        <w:spacing w:line="240" w:lineRule="auto"/>
        <w:ind w:firstLine="709"/>
        <w:rPr>
          <w:bCs/>
          <w:i/>
          <w:szCs w:val="24"/>
        </w:rPr>
      </w:pPr>
      <w:r w:rsidRPr="009F76A4">
        <w:rPr>
          <w:bCs/>
          <w:i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0D17897A" w14:textId="77777777" w:rsidR="00023803" w:rsidRPr="009F76A4" w:rsidRDefault="00023803" w:rsidP="009F76A4">
      <w:pPr>
        <w:pStyle w:val="12"/>
        <w:spacing w:line="240" w:lineRule="auto"/>
        <w:ind w:firstLine="709"/>
        <w:rPr>
          <w:szCs w:val="24"/>
        </w:rPr>
      </w:pPr>
      <w:r w:rsidRPr="009F76A4">
        <w:rPr>
          <w:szCs w:val="24"/>
        </w:rPr>
        <w:t xml:space="preserve">1. Методические рекомендации по производственной практике (предшествующей бакалаврской работе по направлению подготовки 230700.62 Прикладная информатика в менеджменте) / сост. Л.Н. </w:t>
      </w:r>
      <w:proofErr w:type="spellStart"/>
      <w:r w:rsidRPr="009F76A4">
        <w:rPr>
          <w:szCs w:val="24"/>
        </w:rPr>
        <w:t>Бахтиярова</w:t>
      </w:r>
      <w:proofErr w:type="spellEnd"/>
      <w:r w:rsidRPr="009F76A4">
        <w:rPr>
          <w:szCs w:val="24"/>
        </w:rPr>
        <w:t>. Н. Новгород: НГПУ им. К. Минина, 2014. 34 с.</w:t>
      </w:r>
    </w:p>
    <w:p w14:paraId="5B01BB40" w14:textId="77777777" w:rsidR="00023803" w:rsidRPr="009F76A4" w:rsidRDefault="00023803" w:rsidP="009F76A4">
      <w:pPr>
        <w:pStyle w:val="12"/>
        <w:tabs>
          <w:tab w:val="left" w:pos="1134"/>
        </w:tabs>
        <w:spacing w:line="240" w:lineRule="auto"/>
        <w:ind w:firstLine="709"/>
        <w:rPr>
          <w:bCs/>
          <w:i/>
          <w:szCs w:val="24"/>
        </w:rPr>
      </w:pPr>
      <w:r w:rsidRPr="009F76A4">
        <w:rPr>
          <w:bCs/>
          <w:i/>
          <w:szCs w:val="24"/>
        </w:rPr>
        <w:t>7.4 Перечень ресурсов информационно-телекоммуникационной сети «Интернет», необходимых для освоения дисциплины</w:t>
      </w:r>
    </w:p>
    <w:p w14:paraId="6C796D59" w14:textId="77777777" w:rsidR="00497EB5" w:rsidRPr="009F76A4" w:rsidRDefault="00497EB5" w:rsidP="00A757A8">
      <w:pPr>
        <w:pStyle w:val="a9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>Администрирование в информационных системах: учебное пособие</w:t>
      </w:r>
    </w:p>
    <w:p w14:paraId="0964ED24" w14:textId="77777777" w:rsidR="00497EB5" w:rsidRPr="009F76A4" w:rsidRDefault="00F440E8" w:rsidP="009F76A4">
      <w:pPr>
        <w:pStyle w:val="Standard"/>
        <w:ind w:left="1134" w:hanging="425"/>
        <w:jc w:val="both"/>
        <w:rPr>
          <w:rFonts w:cs="Times New Roman"/>
          <w:lang w:val="ru-RU"/>
        </w:rPr>
      </w:pPr>
      <w:hyperlink r:id="rId50" w:history="1">
        <w:r w:rsidR="00497EB5" w:rsidRPr="009F76A4">
          <w:rPr>
            <w:rFonts w:cs="Times New Roman"/>
          </w:rPr>
          <w:t>http://biblioclub.ru/index.php?page=book_red&amp;id=457276&amp;sr=1</w:t>
        </w:r>
      </w:hyperlink>
    </w:p>
    <w:p w14:paraId="7FEA30A7" w14:textId="77777777" w:rsidR="00497EB5" w:rsidRPr="009F76A4" w:rsidRDefault="00497EB5" w:rsidP="00A757A8">
      <w:pPr>
        <w:pStyle w:val="a9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>Защита персональных данных в информационных системах: лабораторный практикум</w:t>
      </w:r>
    </w:p>
    <w:p w14:paraId="565967CF" w14:textId="77777777" w:rsidR="00497EB5" w:rsidRPr="009F76A4" w:rsidRDefault="00F440E8" w:rsidP="009F76A4">
      <w:pPr>
        <w:pStyle w:val="Standard"/>
        <w:ind w:left="1134" w:hanging="425"/>
        <w:jc w:val="both"/>
        <w:rPr>
          <w:rFonts w:cs="Times New Roman"/>
        </w:rPr>
      </w:pPr>
      <w:hyperlink r:id="rId51" w:history="1">
        <w:r w:rsidR="00497EB5" w:rsidRPr="009F76A4">
          <w:rPr>
            <w:rFonts w:cs="Times New Roman"/>
          </w:rPr>
          <w:t>http://biblioclub.ru/index.php?page=book_red&amp;id=494823&amp;sr=1</w:t>
        </w:r>
      </w:hyperlink>
    </w:p>
    <w:p w14:paraId="3EF054D4" w14:textId="77777777" w:rsidR="00497EB5" w:rsidRPr="009F76A4" w:rsidRDefault="00497EB5" w:rsidP="00A757A8">
      <w:pPr>
        <w:pStyle w:val="a9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>Анализ состояния защиты данных в информационных системах: учебно-методическое пособие</w:t>
      </w:r>
    </w:p>
    <w:p w14:paraId="24F320AF" w14:textId="77777777" w:rsidR="004427B4" w:rsidRPr="00AC3A4B" w:rsidRDefault="00F440E8" w:rsidP="00AC3A4B">
      <w:pPr>
        <w:pStyle w:val="Standard"/>
        <w:ind w:left="1134" w:hanging="425"/>
        <w:jc w:val="both"/>
        <w:rPr>
          <w:rFonts w:cs="Times New Roman"/>
        </w:rPr>
      </w:pPr>
      <w:hyperlink r:id="rId52" w:history="1">
        <w:r w:rsidR="00497EB5" w:rsidRPr="009F76A4">
          <w:rPr>
            <w:rFonts w:cs="Times New Roman"/>
          </w:rPr>
          <w:t>http://biblioclub.ru/index.php?page=book_red&amp;id=228844&amp;sr=1</w:t>
        </w:r>
      </w:hyperlink>
    </w:p>
    <w:p w14:paraId="1E39A0FC" w14:textId="77777777" w:rsidR="00023803" w:rsidRPr="009F76A4" w:rsidRDefault="00023803" w:rsidP="009F76A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23E19AFF" w14:textId="77777777" w:rsidR="00023803" w:rsidRPr="009F76A4" w:rsidRDefault="00023803" w:rsidP="009F76A4">
      <w:pPr>
        <w:tabs>
          <w:tab w:val="left" w:pos="1134"/>
        </w:tabs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9F76A4">
        <w:rPr>
          <w:b/>
          <w:bCs/>
        </w:rPr>
        <w:t>8. Фонды оценочных средств</w:t>
      </w:r>
    </w:p>
    <w:p w14:paraId="2103EC00" w14:textId="77777777" w:rsidR="00023803" w:rsidRPr="009F76A4" w:rsidRDefault="00023803" w:rsidP="009F76A4">
      <w:pPr>
        <w:tabs>
          <w:tab w:val="left" w:pos="1134"/>
        </w:tabs>
        <w:ind w:firstLine="567"/>
        <w:jc w:val="both"/>
        <w:rPr>
          <w:spacing w:val="-4"/>
        </w:rPr>
      </w:pPr>
      <w:r w:rsidRPr="009F76A4">
        <w:rPr>
          <w:spacing w:val="-4"/>
        </w:rPr>
        <w:t>Фонд оценочных средств представлен в Приложении 1.</w:t>
      </w:r>
    </w:p>
    <w:p w14:paraId="2E817ACB" w14:textId="77777777" w:rsidR="00AC3A4B" w:rsidRDefault="00AC3A4B" w:rsidP="009F76A4">
      <w:pPr>
        <w:autoSpaceDE w:val="0"/>
        <w:autoSpaceDN w:val="0"/>
        <w:adjustRightInd w:val="0"/>
        <w:ind w:firstLine="567"/>
        <w:jc w:val="both"/>
        <w:rPr>
          <w:b/>
          <w:bCs/>
        </w:rPr>
      </w:pPr>
    </w:p>
    <w:p w14:paraId="38507977" w14:textId="77777777" w:rsidR="00AC3A4B" w:rsidRDefault="00AC3A4B" w:rsidP="009F76A4">
      <w:pPr>
        <w:autoSpaceDE w:val="0"/>
        <w:autoSpaceDN w:val="0"/>
        <w:adjustRightInd w:val="0"/>
        <w:ind w:firstLine="567"/>
        <w:jc w:val="both"/>
        <w:rPr>
          <w:b/>
          <w:bCs/>
        </w:rPr>
      </w:pPr>
    </w:p>
    <w:p w14:paraId="02509B28" w14:textId="77777777" w:rsidR="00023803" w:rsidRPr="009F76A4" w:rsidRDefault="00023803" w:rsidP="00252FFD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9F76A4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695D0799" w14:textId="77777777" w:rsidR="00023803" w:rsidRPr="009F76A4" w:rsidRDefault="00023803" w:rsidP="00252FFD">
      <w:pPr>
        <w:autoSpaceDE w:val="0"/>
        <w:autoSpaceDN w:val="0"/>
        <w:adjustRightInd w:val="0"/>
        <w:ind w:firstLine="567"/>
        <w:jc w:val="both"/>
        <w:rPr>
          <w:bCs/>
          <w:i/>
        </w:rPr>
      </w:pPr>
      <w:r w:rsidRPr="009F76A4">
        <w:rPr>
          <w:bCs/>
          <w:i/>
        </w:rPr>
        <w:t>9.1. Описание материально-технической базы</w:t>
      </w:r>
    </w:p>
    <w:p w14:paraId="30F97005" w14:textId="77777777" w:rsidR="00023803" w:rsidRPr="009F76A4" w:rsidRDefault="00023803" w:rsidP="00252FFD">
      <w:pPr>
        <w:autoSpaceDE w:val="0"/>
        <w:autoSpaceDN w:val="0"/>
        <w:adjustRightInd w:val="0"/>
        <w:ind w:firstLine="567"/>
        <w:jc w:val="both"/>
        <w:rPr>
          <w:bCs/>
        </w:rPr>
      </w:pPr>
      <w:r w:rsidRPr="009F76A4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9F76A4">
        <w:rPr>
          <w:bCs/>
        </w:rPr>
        <w:t>базой,  обеспечивающей</w:t>
      </w:r>
      <w:proofErr w:type="gramEnd"/>
      <w:r w:rsidRPr="009F76A4">
        <w:rPr>
          <w:bCs/>
        </w:rPr>
        <w:t xml:space="preserve">  каждого студента отдельным </w:t>
      </w:r>
      <w:r w:rsidRPr="009F76A4">
        <w:rPr>
          <w:bCs/>
        </w:rPr>
        <w:lastRenderedPageBreak/>
        <w:t xml:space="preserve">рабочим местом  – комплектом базовых устройств персонального компьютера. Наличие локальной сети, выхода в Интернет.  </w:t>
      </w:r>
    </w:p>
    <w:p w14:paraId="6C4B4ED3" w14:textId="77777777" w:rsidR="00023803" w:rsidRPr="009F76A4" w:rsidRDefault="00023803" w:rsidP="00252FFD">
      <w:pPr>
        <w:autoSpaceDE w:val="0"/>
        <w:autoSpaceDN w:val="0"/>
        <w:adjustRightInd w:val="0"/>
        <w:ind w:firstLine="567"/>
        <w:jc w:val="both"/>
        <w:rPr>
          <w:bCs/>
        </w:rPr>
      </w:pPr>
      <w:r w:rsidRPr="009F76A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01BDAC8" w14:textId="77777777" w:rsidR="00023803" w:rsidRPr="009F76A4" w:rsidRDefault="00023803" w:rsidP="00252FFD">
      <w:pPr>
        <w:ind w:firstLine="567"/>
        <w:jc w:val="both"/>
        <w:rPr>
          <w:bCs/>
        </w:rPr>
      </w:pPr>
      <w:r w:rsidRPr="009F76A4">
        <w:rPr>
          <w:bCs/>
        </w:rPr>
        <w:t>Перечень программного обеспечения</w:t>
      </w:r>
    </w:p>
    <w:p w14:paraId="67A4F44F" w14:textId="77777777" w:rsidR="00E4120C" w:rsidRPr="00E4120C" w:rsidRDefault="00E4120C" w:rsidP="00E4120C">
      <w:pPr>
        <w:pStyle w:val="afa"/>
        <w:spacing w:line="240" w:lineRule="auto"/>
        <w:ind w:left="360"/>
      </w:pPr>
      <w:r w:rsidRPr="00C01D9D">
        <w:rPr>
          <w:rFonts w:ascii="Ubuntu" w:eastAsia="Ubuntu" w:hAnsi="Ubuntu" w:cs="Ubuntu"/>
          <w:color w:val="3C3C3C"/>
          <w:lang w:val="en-US"/>
        </w:rPr>
        <w:t>Office</w:t>
      </w:r>
      <w:r w:rsidRPr="00E4120C">
        <w:rPr>
          <w:rFonts w:ascii="Ubuntu" w:eastAsia="Ubuntu" w:hAnsi="Ubuntu" w:cs="Ubuntu"/>
          <w:color w:val="3C3C3C"/>
        </w:rPr>
        <w:t xml:space="preserve"> </w:t>
      </w:r>
      <w:r w:rsidRPr="00C01D9D">
        <w:rPr>
          <w:rFonts w:ascii="Ubuntu" w:eastAsia="Ubuntu" w:hAnsi="Ubuntu" w:cs="Ubuntu"/>
          <w:color w:val="3C3C3C"/>
          <w:lang w:val="en-US"/>
        </w:rPr>
        <w:t>Professional</w:t>
      </w:r>
      <w:r w:rsidRPr="00E4120C">
        <w:rPr>
          <w:rFonts w:ascii="Ubuntu" w:eastAsia="Ubuntu" w:hAnsi="Ubuntu" w:cs="Ubuntu"/>
          <w:color w:val="3C3C3C"/>
        </w:rPr>
        <w:t xml:space="preserve"> </w:t>
      </w:r>
      <w:r w:rsidRPr="00C01D9D">
        <w:rPr>
          <w:rFonts w:ascii="Ubuntu" w:eastAsia="Ubuntu" w:hAnsi="Ubuntu" w:cs="Ubuntu"/>
          <w:color w:val="3C3C3C"/>
          <w:lang w:val="en-US"/>
        </w:rPr>
        <w:t>Plus</w:t>
      </w:r>
      <w:r w:rsidRPr="00E4120C">
        <w:rPr>
          <w:rFonts w:ascii="Ubuntu" w:eastAsia="Ubuntu" w:hAnsi="Ubuntu" w:cs="Ubuntu"/>
          <w:color w:val="3C3C3C"/>
        </w:rPr>
        <w:t xml:space="preserve"> 2013</w:t>
      </w:r>
    </w:p>
    <w:p w14:paraId="3E3D69BE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MS Project 2010</w:t>
      </w:r>
    </w:p>
    <w:p w14:paraId="550E7F34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Microsoft Visual Studio</w:t>
      </w:r>
    </w:p>
    <w:p w14:paraId="2832DE49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OpenOffice</w:t>
      </w:r>
    </w:p>
    <w:p w14:paraId="42865BAE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proofErr w:type="spellStart"/>
      <w:r w:rsidRPr="00C01D9D">
        <w:rPr>
          <w:rFonts w:ascii="Ubuntu" w:eastAsia="Ubuntu" w:hAnsi="Ubuntu" w:cs="Ubuntu"/>
          <w:color w:val="3C3C3C"/>
          <w:lang w:val="en-US"/>
        </w:rPr>
        <w:t>WinRar</w:t>
      </w:r>
      <w:proofErr w:type="spellEnd"/>
    </w:p>
    <w:p w14:paraId="3777EECA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Google Chrome</w:t>
      </w:r>
    </w:p>
    <w:p w14:paraId="0F10874A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 xml:space="preserve">Mozilla </w:t>
      </w:r>
      <w:proofErr w:type="spellStart"/>
      <w:r w:rsidRPr="00C01D9D">
        <w:rPr>
          <w:rFonts w:ascii="Ubuntu" w:eastAsia="Ubuntu" w:hAnsi="Ubuntu" w:cs="Ubuntu"/>
          <w:color w:val="3C3C3C"/>
          <w:lang w:val="en-US"/>
        </w:rPr>
        <w:t>FireFox</w:t>
      </w:r>
      <w:proofErr w:type="spellEnd"/>
    </w:p>
    <w:p w14:paraId="0822D570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C++Builder</w:t>
      </w:r>
    </w:p>
    <w:p w14:paraId="3B62DBF7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Blender</w:t>
      </w:r>
    </w:p>
    <w:p w14:paraId="5A9D67FF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proofErr w:type="spellStart"/>
      <w:r w:rsidRPr="00C01D9D">
        <w:rPr>
          <w:rFonts w:ascii="Ubuntu" w:eastAsia="Ubuntu" w:hAnsi="Ubuntu" w:cs="Ubuntu"/>
          <w:color w:val="3C3C3C"/>
          <w:lang w:val="en-US"/>
        </w:rPr>
        <w:t>Denwer</w:t>
      </w:r>
      <w:proofErr w:type="spellEnd"/>
    </w:p>
    <w:p w14:paraId="63AB9699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proofErr w:type="spellStart"/>
      <w:r w:rsidRPr="00C01D9D">
        <w:rPr>
          <w:rFonts w:ascii="Ubuntu" w:eastAsia="Ubuntu" w:hAnsi="Ubuntu" w:cs="Ubuntu"/>
          <w:color w:val="3C3C3C"/>
          <w:lang w:val="en-US"/>
        </w:rPr>
        <w:t>Matlab</w:t>
      </w:r>
      <w:proofErr w:type="spellEnd"/>
      <w:r w:rsidRPr="00C01D9D">
        <w:rPr>
          <w:rFonts w:ascii="Ubuntu" w:eastAsia="Ubuntu" w:hAnsi="Ubuntu" w:cs="Ubuntu"/>
          <w:color w:val="3C3C3C"/>
          <w:lang w:val="en-US"/>
        </w:rPr>
        <w:t xml:space="preserve"> 6</w:t>
      </w:r>
    </w:p>
    <w:p w14:paraId="48BD5A2D" w14:textId="77777777" w:rsidR="00E4120C" w:rsidRPr="00C01D9D" w:rsidRDefault="00E4120C" w:rsidP="00E4120C">
      <w:pPr>
        <w:pStyle w:val="afa"/>
        <w:spacing w:line="240" w:lineRule="auto"/>
        <w:ind w:left="360"/>
        <w:rPr>
          <w:lang w:val="en-US"/>
        </w:rPr>
      </w:pPr>
      <w:r w:rsidRPr="00C01D9D">
        <w:rPr>
          <w:rFonts w:ascii="Ubuntu" w:eastAsia="Ubuntu" w:hAnsi="Ubuntu" w:cs="Ubuntu"/>
          <w:color w:val="3C3C3C"/>
          <w:lang w:val="en-US"/>
        </w:rPr>
        <w:t>Google Earth Pro</w:t>
      </w:r>
    </w:p>
    <w:p w14:paraId="23394E16" w14:textId="77777777" w:rsidR="00023803" w:rsidRPr="00E4120C" w:rsidRDefault="00023803" w:rsidP="00252FFD">
      <w:pPr>
        <w:ind w:firstLine="567"/>
        <w:jc w:val="both"/>
        <w:rPr>
          <w:bCs/>
          <w:lang w:val="en-US"/>
        </w:rPr>
      </w:pPr>
    </w:p>
    <w:p w14:paraId="68755E62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информационных справочных систем</w:t>
      </w:r>
    </w:p>
    <w:p w14:paraId="79B2BEDF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02F77">
        <w:rPr>
          <w:bCs/>
        </w:rPr>
        <w:t>https://www.intuit.ru - официальный сайт Национального открытого университета</w:t>
      </w:r>
    </w:p>
    <w:p w14:paraId="59517915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www.elibrary.ru</w:t>
      </w:r>
      <w:r w:rsidRPr="009F76A4">
        <w:rPr>
          <w:bCs/>
        </w:rPr>
        <w:tab/>
        <w:t xml:space="preserve">    Научная электронная библиотека</w:t>
      </w:r>
    </w:p>
    <w:p w14:paraId="259EEF13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www.ebiblioteka.ru</w:t>
      </w:r>
      <w:r w:rsidRPr="009F76A4">
        <w:rPr>
          <w:bCs/>
        </w:rPr>
        <w:tab/>
        <w:t xml:space="preserve">   Универсальные базы данных изданий </w:t>
      </w:r>
    </w:p>
    <w:p w14:paraId="5D467A93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http://window.edu.ru/      Единое окно доступа к образовательным ресурсам</w:t>
      </w:r>
    </w:p>
    <w:p w14:paraId="73D94EF6" w14:textId="77777777" w:rsidR="00023803" w:rsidRPr="009F76A4" w:rsidRDefault="00023803" w:rsidP="009F76A4">
      <w:pPr>
        <w:jc w:val="both"/>
        <w:rPr>
          <w:bCs/>
        </w:rPr>
      </w:pPr>
      <w:r w:rsidRPr="009F76A4">
        <w:rPr>
          <w:bCs/>
        </w:rPr>
        <w:br w:type="page"/>
      </w:r>
    </w:p>
    <w:p w14:paraId="72B73358" w14:textId="77777777" w:rsidR="00BC0FF3" w:rsidRPr="000326D4" w:rsidRDefault="00BC0FF3" w:rsidP="009F76A4">
      <w:pPr>
        <w:pStyle w:val="2"/>
        <w:jc w:val="center"/>
        <w:rPr>
          <w:b/>
          <w:u w:val="none"/>
        </w:rPr>
      </w:pPr>
      <w:bookmarkStart w:id="29" w:name="_Toc508180048"/>
      <w:bookmarkStart w:id="30" w:name="_Toc512281995"/>
      <w:r w:rsidRPr="000326D4">
        <w:rPr>
          <w:b/>
          <w:u w:val="none"/>
        </w:rPr>
        <w:lastRenderedPageBreak/>
        <w:t>5.5. ПРОГРАММА ДИСЦИПЛИНЫ</w:t>
      </w:r>
    </w:p>
    <w:p w14:paraId="79399A19" w14:textId="77777777" w:rsidR="00052330" w:rsidRPr="000326D4" w:rsidRDefault="00482BE8" w:rsidP="009F76A4">
      <w:pPr>
        <w:pStyle w:val="2"/>
        <w:jc w:val="center"/>
        <w:rPr>
          <w:b/>
          <w:u w:val="none"/>
        </w:rPr>
      </w:pPr>
      <w:r w:rsidRPr="000326D4">
        <w:rPr>
          <w:b/>
          <w:u w:val="none"/>
        </w:rPr>
        <w:t xml:space="preserve"> </w:t>
      </w:r>
      <w:bookmarkEnd w:id="29"/>
      <w:r w:rsidR="000326D4" w:rsidRPr="000326D4">
        <w:rPr>
          <w:b/>
          <w:u w:val="none"/>
        </w:rPr>
        <w:t>«МЕТОДИКА НАУЧНО-ИССЛЕДОВАТЕЛЬСКИХ И ОПЫТНО-КОНСТРУКТОРСКИХ РАБОТ</w:t>
      </w:r>
      <w:bookmarkEnd w:id="30"/>
      <w:r w:rsidR="000326D4" w:rsidRPr="000326D4">
        <w:rPr>
          <w:b/>
          <w:u w:val="none"/>
        </w:rPr>
        <w:t>»</w:t>
      </w:r>
    </w:p>
    <w:p w14:paraId="31D996E9" w14:textId="77777777" w:rsidR="00D107A4" w:rsidRPr="000326D4" w:rsidRDefault="00D107A4" w:rsidP="009F76A4">
      <w:pPr>
        <w:jc w:val="both"/>
        <w:rPr>
          <w:color w:val="FF0000"/>
          <w:lang w:val="x-none"/>
        </w:rPr>
      </w:pPr>
    </w:p>
    <w:p w14:paraId="037F3CCB" w14:textId="77777777" w:rsidR="00D779BC" w:rsidRPr="009F76A4" w:rsidRDefault="00D779BC" w:rsidP="009F76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1. Пояснительная записка</w:t>
      </w:r>
    </w:p>
    <w:p w14:paraId="434BEA8C" w14:textId="77777777" w:rsidR="00D779BC" w:rsidRDefault="00D779BC" w:rsidP="009F76A4">
      <w:pPr>
        <w:ind w:firstLine="567"/>
        <w:jc w:val="both"/>
      </w:pPr>
      <w:r w:rsidRPr="009F76A4">
        <w:t>Дисциплина «Методика научно-исследовательских и опытно-конструкторских работ» относится к дисциплинам по выбору образовательного модуля «Модификация и сопровождение информационных систем», где студенты получают возможность подготовки к выполнению таких трудовых действий «Специалиста по информационным системам» как</w:t>
      </w:r>
      <w:r w:rsidRPr="009F76A4">
        <w:rPr>
          <w:color w:val="FF0000"/>
        </w:rPr>
        <w:t xml:space="preserve"> </w:t>
      </w:r>
      <w:r w:rsidRPr="009F76A4">
        <w:t>планирование и проведение научно-исследовательских и опытно-конструкторских работ и др.</w:t>
      </w:r>
    </w:p>
    <w:p w14:paraId="5271DC8B" w14:textId="77777777" w:rsidR="00F9110C" w:rsidRPr="009F76A4" w:rsidRDefault="00F9110C" w:rsidP="009F76A4">
      <w:pPr>
        <w:ind w:firstLine="567"/>
        <w:jc w:val="both"/>
        <w:rPr>
          <w:color w:val="FF0000"/>
        </w:rPr>
      </w:pPr>
    </w:p>
    <w:p w14:paraId="7526989C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2. Место в структуре модуля</w:t>
      </w:r>
    </w:p>
    <w:p w14:paraId="64B989E3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>Данная дисциплина относится к дисциплинам по выбору образовательного модуля</w:t>
      </w:r>
      <w:r w:rsidRPr="009F76A4">
        <w:rPr>
          <w:color w:val="FF0000"/>
        </w:rPr>
        <w:t xml:space="preserve"> </w:t>
      </w:r>
      <w:r w:rsidRPr="009F76A4">
        <w:t xml:space="preserve">«Модификация и сопровождение информационных систем». Для изучения данной дисциплины необходимы знания по дисциплине «Основы теории систем и системного </w:t>
      </w:r>
      <w:proofErr w:type="gramStart"/>
      <w:r w:rsidRPr="009F76A4">
        <w:t>анализа»  модуля</w:t>
      </w:r>
      <w:proofErr w:type="gramEnd"/>
      <w:r w:rsidRPr="009F76A4">
        <w:t xml:space="preserve"> К.М.09 «Методология  теории систем по дисциплине» и  по дисциплине «Проектирование информационных  систем» модуля К.М.12 «Методы и средства проектирования информационных систем».</w:t>
      </w:r>
    </w:p>
    <w:p w14:paraId="3CEBB4FD" w14:textId="77777777" w:rsidR="00D779BC" w:rsidRDefault="00D779BC" w:rsidP="009F76A4">
      <w:pPr>
        <w:autoSpaceDE w:val="0"/>
        <w:autoSpaceDN w:val="0"/>
        <w:adjustRightInd w:val="0"/>
        <w:ind w:firstLine="709"/>
        <w:jc w:val="both"/>
      </w:pPr>
      <w:r w:rsidRPr="009F76A4">
        <w:t xml:space="preserve">Количество контактных часов </w:t>
      </w:r>
      <w:proofErr w:type="gramStart"/>
      <w:r w:rsidRPr="009F76A4">
        <w:t>–  40</w:t>
      </w:r>
      <w:proofErr w:type="gramEnd"/>
      <w:r w:rsidRPr="009F76A4">
        <w:t xml:space="preserve"> </w:t>
      </w:r>
      <w:proofErr w:type="spellStart"/>
      <w:r w:rsidRPr="009F76A4">
        <w:t>ак</w:t>
      </w:r>
      <w:proofErr w:type="spellEnd"/>
      <w:r w:rsidRPr="009F76A4">
        <w:t xml:space="preserve"> .час; самостоятельная работа студента – 32 </w:t>
      </w:r>
      <w:proofErr w:type="spellStart"/>
      <w:r w:rsidRPr="009F76A4">
        <w:t>ак</w:t>
      </w:r>
      <w:proofErr w:type="spellEnd"/>
      <w:r w:rsidRPr="009F76A4">
        <w:t>. час.</w:t>
      </w:r>
    </w:p>
    <w:p w14:paraId="398B1A7D" w14:textId="77777777" w:rsidR="00F9110C" w:rsidRPr="009F76A4" w:rsidRDefault="00F9110C" w:rsidP="009F76A4">
      <w:pPr>
        <w:autoSpaceDE w:val="0"/>
        <w:autoSpaceDN w:val="0"/>
        <w:adjustRightInd w:val="0"/>
        <w:ind w:firstLine="709"/>
        <w:jc w:val="both"/>
      </w:pPr>
    </w:p>
    <w:p w14:paraId="2883F950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3. Цели и задачи</w:t>
      </w:r>
    </w:p>
    <w:p w14:paraId="6A004BF9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</w:pPr>
      <w:r w:rsidRPr="009F76A4">
        <w:t>Цель дисциплины - создать условия для освоения студентами методов научно-исследовательских и опытно-конструкторских работ</w:t>
      </w:r>
    </w:p>
    <w:p w14:paraId="286F8E76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F76A4">
        <w:t xml:space="preserve"> </w:t>
      </w:r>
      <w:proofErr w:type="gramStart"/>
      <w:r w:rsidRPr="009F76A4">
        <w:rPr>
          <w:color w:val="FF0000"/>
        </w:rPr>
        <w:t>.</w:t>
      </w:r>
      <w:r w:rsidRPr="009F76A4">
        <w:rPr>
          <w:i/>
          <w:iCs/>
        </w:rPr>
        <w:t>Задачи</w:t>
      </w:r>
      <w:proofErr w:type="gramEnd"/>
      <w:r w:rsidRPr="009F76A4">
        <w:rPr>
          <w:i/>
          <w:iCs/>
        </w:rPr>
        <w:t xml:space="preserve"> дисциплины:</w:t>
      </w:r>
    </w:p>
    <w:p w14:paraId="5AB91A22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 xml:space="preserve">– способствовать приобретению навыков настройки ИС для решения научно-исследовательских и опытно-конструкторских </w:t>
      </w:r>
      <w:proofErr w:type="gramStart"/>
      <w:r w:rsidRPr="009F76A4">
        <w:t xml:space="preserve">работ </w:t>
      </w:r>
      <w:r w:rsidRPr="009F76A4">
        <w:rPr>
          <w:color w:val="FF0000"/>
        </w:rPr>
        <w:t>;</w:t>
      </w:r>
      <w:proofErr w:type="gramEnd"/>
    </w:p>
    <w:p w14:paraId="0A2C7F51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>– обеспечить формирование навыков интеграции ИС с существующими ИС заказчика и ее экспертизы в процессе научно-исследовательских и опытно-конструкторских работ</w:t>
      </w:r>
      <w:r w:rsidRPr="009F76A4">
        <w:rPr>
          <w:color w:val="FF0000"/>
        </w:rPr>
        <w:t>;</w:t>
      </w:r>
    </w:p>
    <w:p w14:paraId="681D0EA8" w14:textId="77777777" w:rsidR="00BC0FF3" w:rsidRPr="009F76A4" w:rsidRDefault="00D779BC" w:rsidP="009F76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F76A4">
        <w:t>– создать условия для приобретения навыков грамотного</w:t>
      </w:r>
      <w:r w:rsidRPr="009F76A4">
        <w:rPr>
          <w:color w:val="FF0000"/>
        </w:rPr>
        <w:t xml:space="preserve">. </w:t>
      </w:r>
      <w:r w:rsidRPr="009F76A4">
        <w:t>управления доступом к данным в ИС в процессе научно-исследовательских и опытно-конструкторских работ.</w:t>
      </w:r>
    </w:p>
    <w:p w14:paraId="3DC820C4" w14:textId="77777777" w:rsidR="00D779BC" w:rsidRPr="009F76A4" w:rsidRDefault="00D779BC" w:rsidP="009F76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color w:val="FF0000"/>
        </w:rPr>
      </w:pPr>
    </w:p>
    <w:p w14:paraId="419DE1F5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3"/>
        <w:gridCol w:w="2076"/>
        <w:gridCol w:w="1801"/>
        <w:gridCol w:w="1939"/>
        <w:gridCol w:w="1663"/>
        <w:gridCol w:w="1664"/>
      </w:tblGrid>
      <w:tr w:rsidR="00D779BC" w:rsidRPr="009F76A4" w14:paraId="1EA9A21B" w14:textId="77777777" w:rsidTr="005158AC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F25D47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14E80" w14:textId="77777777" w:rsidR="00D779BC" w:rsidRPr="009F76A4" w:rsidRDefault="00D779BC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модуля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5D58F1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2A0A96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5120D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27CC7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 ОР</w:t>
            </w:r>
          </w:p>
        </w:tc>
      </w:tr>
      <w:tr w:rsidR="00D779BC" w:rsidRPr="009F76A4" w14:paraId="59AC9C3A" w14:textId="77777777" w:rsidTr="005158AC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BCA80B" w14:textId="77777777" w:rsidR="00D779BC" w:rsidRPr="009F76A4" w:rsidRDefault="00B8676D" w:rsidP="009F76A4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>ОР-</w:t>
            </w:r>
            <w:r w:rsidR="00D779BC" w:rsidRPr="009F76A4">
              <w:t>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879DB7" w14:textId="77777777" w:rsidR="00D779BC" w:rsidRPr="009F76A4" w:rsidRDefault="00D779BC" w:rsidP="009F76A4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 xml:space="preserve">Демонстрирует владение навыками интеграции ИС с существующими ИС заказчика и ее экспертизы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BA48BA" w14:textId="77777777" w:rsidR="00D779BC" w:rsidRPr="009F76A4" w:rsidRDefault="00B8676D" w:rsidP="009F76A4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9F76A4">
              <w:t>ОР.</w:t>
            </w:r>
            <w:r w:rsidR="00D779BC" w:rsidRPr="009F76A4">
              <w:t>2</w:t>
            </w:r>
            <w:r w:rsidRPr="009F76A4">
              <w:t>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 w:rsidR="00D779BC" w:rsidRPr="009F76A4">
              <w:rPr>
                <w:lang w:val="en-US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84D9D8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Демонстрирует владение навыками интеграции ИС с существующими ИС заказчика и ее экспертизы в процессе научно-исследовательских и опытно-конструкторских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5F7E0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ПК-22; ПК-24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23465B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Критерии оценки выполнения учебного исследовательского задания Тесты в ЭОС.</w:t>
            </w:r>
          </w:p>
          <w:p w14:paraId="134F062D" w14:textId="77777777" w:rsidR="00D779BC" w:rsidRPr="009F76A4" w:rsidRDefault="00D779BC" w:rsidP="009F76A4">
            <w:pPr>
              <w:jc w:val="both"/>
              <w:rPr>
                <w:color w:val="FF0000"/>
              </w:rPr>
            </w:pPr>
            <w:r w:rsidRPr="009F76A4">
              <w:t>Критерии оценки выполнения лабораторных работ</w:t>
            </w:r>
          </w:p>
        </w:tc>
      </w:tr>
      <w:tr w:rsidR="00D779BC" w:rsidRPr="009F76A4" w14:paraId="09B18A09" w14:textId="77777777" w:rsidTr="005158AC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23988" w14:textId="77777777" w:rsidR="00D779BC" w:rsidRPr="009F76A4" w:rsidRDefault="00B8676D" w:rsidP="009F76A4">
            <w:pPr>
              <w:autoSpaceDE w:val="0"/>
              <w:autoSpaceDN w:val="0"/>
              <w:adjustRightInd w:val="0"/>
              <w:ind w:firstLine="33"/>
              <w:jc w:val="both"/>
              <w:rPr>
                <w:highlight w:val="yellow"/>
              </w:rPr>
            </w:pPr>
            <w:r w:rsidRPr="009F76A4">
              <w:t>ОР-</w:t>
            </w:r>
            <w:r w:rsidR="00D779BC" w:rsidRPr="009F76A4">
              <w:t>3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95F5CA" w14:textId="77777777" w:rsidR="00D779BC" w:rsidRPr="009F76A4" w:rsidRDefault="00D779BC" w:rsidP="009F76A4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 xml:space="preserve">Демонстрирует владение навыками </w:t>
            </w:r>
            <w:r w:rsidRPr="009F76A4">
              <w:lastRenderedPageBreak/>
              <w:t>управления доступом к данным в ИС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0328FC" w14:textId="77777777" w:rsidR="00D779BC" w:rsidRPr="009F76A4" w:rsidRDefault="007C12E5" w:rsidP="009F76A4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  <w:highlight w:val="yellow"/>
              </w:rPr>
            </w:pPr>
            <w:r>
              <w:lastRenderedPageBreak/>
              <w:t>ОР.3</w:t>
            </w:r>
            <w:r w:rsidR="00B8676D" w:rsidRPr="009F76A4">
              <w:t>.</w:t>
            </w:r>
            <w:r w:rsidR="00B8676D" w:rsidRPr="009F76A4">
              <w:rPr>
                <w:lang w:val="en-US"/>
              </w:rPr>
              <w:t>5</w:t>
            </w:r>
            <w:r w:rsidR="00B8676D" w:rsidRPr="009F76A4">
              <w:t>.</w:t>
            </w:r>
            <w: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484D40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 xml:space="preserve">Демонстрирует владение навыками </w:t>
            </w:r>
            <w:r w:rsidRPr="009F76A4">
              <w:lastRenderedPageBreak/>
              <w:t>управления доступом к данным в ИС в процессе научно-исследовательских и опытно-конструкторских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C853E9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lastRenderedPageBreak/>
              <w:t>ПК-22; ПК-24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7EC4F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Критерии оценки выполнения </w:t>
            </w:r>
            <w:r w:rsidRPr="009F76A4">
              <w:lastRenderedPageBreak/>
              <w:t>учебного исследовательского задания Тесты в ЭОС.</w:t>
            </w:r>
          </w:p>
          <w:p w14:paraId="0A41644D" w14:textId="77777777" w:rsidR="00D779BC" w:rsidRPr="009F76A4" w:rsidRDefault="00D779BC" w:rsidP="009F76A4">
            <w:pPr>
              <w:jc w:val="both"/>
              <w:rPr>
                <w:color w:val="FF0000"/>
              </w:rPr>
            </w:pPr>
            <w:r w:rsidRPr="009F76A4">
              <w:t>Критерии оценки выполнения лабораторных работ</w:t>
            </w:r>
          </w:p>
        </w:tc>
      </w:tr>
    </w:tbl>
    <w:p w14:paraId="7B092740" w14:textId="77777777" w:rsidR="00D779BC" w:rsidRPr="009F76A4" w:rsidRDefault="00D779BC" w:rsidP="009F76A4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p w14:paraId="2933B3FE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5. Содержание дисциплины</w:t>
      </w:r>
    </w:p>
    <w:p w14:paraId="3F8CE6EC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00"/>
        <w:gridCol w:w="835"/>
        <w:gridCol w:w="834"/>
        <w:gridCol w:w="1387"/>
        <w:gridCol w:w="1210"/>
        <w:gridCol w:w="837"/>
      </w:tblGrid>
      <w:tr w:rsidR="00B47BE7" w:rsidRPr="009F76A4" w14:paraId="7C4AED93" w14:textId="77777777" w:rsidTr="00B47BE7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83C8CC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BB048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A8FD98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156831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Всего часов по дисциплине</w:t>
            </w:r>
          </w:p>
        </w:tc>
      </w:tr>
      <w:tr w:rsidR="00B47BE7" w:rsidRPr="009F76A4" w14:paraId="58B085E3" w14:textId="77777777" w:rsidTr="00B47BE7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1890F12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140A51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9F76A4"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DCAB08" w14:textId="77777777" w:rsidR="00B47BE7" w:rsidRPr="009F76A4" w:rsidRDefault="00B47BE7" w:rsidP="009F76A4">
            <w:pPr>
              <w:tabs>
                <w:tab w:val="left" w:pos="814"/>
              </w:tabs>
              <w:jc w:val="both"/>
            </w:pPr>
            <w:r w:rsidRPr="009F76A4">
              <w:t xml:space="preserve">Контактная СР (в </w:t>
            </w:r>
            <w:proofErr w:type="spellStart"/>
            <w:r w:rsidRPr="009F76A4">
              <w:t>т.ч</w:t>
            </w:r>
            <w:proofErr w:type="spellEnd"/>
            <w:r w:rsidRPr="009F76A4">
              <w:t xml:space="preserve">. </w:t>
            </w:r>
          </w:p>
          <w:p w14:paraId="6D9A1111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A8DBE19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C2A7EA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B47BE7" w:rsidRPr="009F76A4" w14:paraId="5446875D" w14:textId="77777777" w:rsidTr="00B47BE7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0D330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C4E8B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0DF5A5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Практика</w:t>
            </w:r>
          </w:p>
          <w:p w14:paraId="1095C24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4A5FFA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50D948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C625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B47BE7" w:rsidRPr="009F76A4" w14:paraId="48A9EDDA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C3E51C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  <w:bCs/>
              </w:rPr>
              <w:t>Раздел 1. Методы научного исследования и их классификация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93358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739E72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24F55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FA5A80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6ECC8C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B47BE7" w:rsidRPr="009F76A4" w14:paraId="21547E04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16999D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1.1. Методы эмпирического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0FF89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FDF6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E9DDD1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F504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E773DB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11</w:t>
            </w:r>
          </w:p>
        </w:tc>
      </w:tr>
      <w:tr w:rsidR="00B47BE7" w:rsidRPr="009F76A4" w14:paraId="23F50D0F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7310A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rPr>
                <w:bCs/>
              </w:rPr>
              <w:t xml:space="preserve">Тема 1.2. </w:t>
            </w:r>
            <w:r w:rsidRPr="009F76A4">
              <w:t>Методы теоретического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53CA02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79B70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F243D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E27C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D9D60A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11</w:t>
            </w:r>
          </w:p>
        </w:tc>
      </w:tr>
      <w:tr w:rsidR="00B47BE7" w:rsidRPr="009F76A4" w14:paraId="4B46A405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2C09C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9F76A4">
              <w:rPr>
                <w:b/>
                <w:bCs/>
              </w:rPr>
              <w:t>Раздел 2. Методика проведения научных исследований и опытно-конструкторских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A3D11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98ACC8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293732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73808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6D4D99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B47BE7" w:rsidRPr="009F76A4" w14:paraId="0A256993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0F23EA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t>Тема 2.1. Планирование научных исследований и опытно-конструкторских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1A885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0AA7F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BA58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69CEE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329FB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B47BE7" w:rsidRPr="009F76A4" w14:paraId="18631F14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4FF42F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F76A4">
              <w:t>Тема 2.2. Реализация научных исследований и опытно-конструкторских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57895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D89E7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E049F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81996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647F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12</w:t>
            </w:r>
          </w:p>
        </w:tc>
      </w:tr>
      <w:tr w:rsidR="00B47BE7" w:rsidRPr="009F76A4" w14:paraId="3CC58D7D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C080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76A4">
              <w:rPr>
                <w:b/>
                <w:bCs/>
              </w:rPr>
              <w:t>Раздел 3. Методика оценки результатов научных исследований и опытно-конструкторских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BCAC2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24B260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DBE9CA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A4A6D9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1C31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</w:p>
        </w:tc>
      </w:tr>
      <w:tr w:rsidR="00B47BE7" w:rsidRPr="009F76A4" w14:paraId="363A1066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1C93C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3.1. Критерии оценки результативности научных исследований и опытно-конструкторских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21A79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7067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F5C4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38B8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C5FF5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13</w:t>
            </w:r>
          </w:p>
        </w:tc>
      </w:tr>
      <w:tr w:rsidR="00B47BE7" w:rsidRPr="009F76A4" w14:paraId="49EF8B4F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93DD16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Тема 3.2. Этапы оценки результативности научных исследований и опытно-конструкторских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5927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21F591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D69704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6C3809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EAB53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13</w:t>
            </w:r>
          </w:p>
        </w:tc>
      </w:tr>
      <w:tr w:rsidR="00B47BE7" w:rsidRPr="009F76A4" w14:paraId="43058B07" w14:textId="77777777" w:rsidTr="00B47BE7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02EB8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right"/>
            </w:pPr>
            <w:r w:rsidRPr="009F76A4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CF43A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C2356E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888711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B2634F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86FCB" w14:textId="77777777" w:rsidR="00B47BE7" w:rsidRPr="009F76A4" w:rsidRDefault="00B47BE7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72</w:t>
            </w:r>
          </w:p>
        </w:tc>
      </w:tr>
    </w:tbl>
    <w:p w14:paraId="46B35293" w14:textId="77777777" w:rsidR="00D779BC" w:rsidRPr="009F76A4" w:rsidRDefault="00D779BC" w:rsidP="009F76A4">
      <w:pPr>
        <w:jc w:val="both"/>
        <w:rPr>
          <w:bCs/>
          <w:i/>
          <w:color w:val="FF0000"/>
        </w:rPr>
      </w:pPr>
    </w:p>
    <w:p w14:paraId="6873B2BB" w14:textId="77777777" w:rsidR="00D779BC" w:rsidRDefault="00D779BC" w:rsidP="00532353">
      <w:pPr>
        <w:autoSpaceDE w:val="0"/>
        <w:autoSpaceDN w:val="0"/>
        <w:adjustRightInd w:val="0"/>
        <w:ind w:firstLine="709"/>
        <w:rPr>
          <w:bCs/>
          <w:i/>
        </w:rPr>
      </w:pPr>
      <w:r w:rsidRPr="009F76A4">
        <w:rPr>
          <w:bCs/>
          <w:i/>
        </w:rPr>
        <w:t>5.2. Методы обучения</w:t>
      </w:r>
    </w:p>
    <w:p w14:paraId="399CAE43" w14:textId="77777777" w:rsidR="007C12E5" w:rsidRDefault="007C12E5" w:rsidP="007C12E5">
      <w:pPr>
        <w:autoSpaceDE w:val="0"/>
        <w:autoSpaceDN w:val="0"/>
        <w:adjustRightInd w:val="0"/>
        <w:ind w:firstLine="709"/>
      </w:pPr>
      <w:r w:rsidRPr="007C12E5">
        <w:t>Метод портфолио</w:t>
      </w:r>
    </w:p>
    <w:p w14:paraId="4AD6239F" w14:textId="77777777" w:rsidR="007C12E5" w:rsidRPr="007C12E5" w:rsidRDefault="007C12E5" w:rsidP="007C12E5">
      <w:pPr>
        <w:autoSpaceDE w:val="0"/>
        <w:autoSpaceDN w:val="0"/>
        <w:adjustRightInd w:val="0"/>
        <w:ind w:firstLine="709"/>
      </w:pPr>
      <w:r w:rsidRPr="007C12E5">
        <w:t xml:space="preserve">Кейс-технологии </w:t>
      </w:r>
    </w:p>
    <w:p w14:paraId="14215817" w14:textId="77777777" w:rsidR="00D779BC" w:rsidRPr="009F76A4" w:rsidRDefault="00D779BC" w:rsidP="00532353">
      <w:pPr>
        <w:ind w:firstLine="709"/>
        <w:rPr>
          <w:bCs/>
        </w:rPr>
      </w:pPr>
      <w:r w:rsidRPr="009F76A4">
        <w:rPr>
          <w:bCs/>
        </w:rPr>
        <w:t xml:space="preserve">Метод проблемного обучения </w:t>
      </w:r>
    </w:p>
    <w:p w14:paraId="5E3D2F37" w14:textId="77777777" w:rsidR="00D779BC" w:rsidRPr="009F76A4" w:rsidRDefault="00D779BC" w:rsidP="00532353">
      <w:pPr>
        <w:ind w:firstLine="709"/>
        <w:rPr>
          <w:bCs/>
        </w:rPr>
      </w:pPr>
      <w:r w:rsidRPr="009F76A4">
        <w:rPr>
          <w:bCs/>
        </w:rPr>
        <w:lastRenderedPageBreak/>
        <w:t>Лабораторный практикум</w:t>
      </w:r>
    </w:p>
    <w:p w14:paraId="6C49280B" w14:textId="77777777" w:rsidR="00D779BC" w:rsidRPr="009F76A4" w:rsidRDefault="00D779BC" w:rsidP="00532353">
      <w:pPr>
        <w:ind w:firstLine="709"/>
        <w:rPr>
          <w:bCs/>
        </w:rPr>
      </w:pPr>
      <w:r w:rsidRPr="009F76A4">
        <w:rPr>
          <w:bCs/>
        </w:rPr>
        <w:t>Проектный метод</w:t>
      </w:r>
    </w:p>
    <w:p w14:paraId="4D9230BF" w14:textId="77777777" w:rsidR="00321B46" w:rsidRDefault="00D779BC" w:rsidP="00321B46">
      <w:pPr>
        <w:ind w:firstLine="709"/>
        <w:rPr>
          <w:bCs/>
        </w:rPr>
      </w:pPr>
      <w:r w:rsidRPr="009F76A4">
        <w:rPr>
          <w:bCs/>
        </w:rPr>
        <w:t xml:space="preserve">Работа в группах </w:t>
      </w:r>
    </w:p>
    <w:p w14:paraId="7C64E7E0" w14:textId="77777777" w:rsidR="00321B46" w:rsidRDefault="00321B46" w:rsidP="00321B46">
      <w:pPr>
        <w:ind w:firstLine="709"/>
        <w:rPr>
          <w:b/>
          <w:bCs/>
        </w:rPr>
      </w:pPr>
    </w:p>
    <w:p w14:paraId="46206A12" w14:textId="77777777" w:rsidR="00D779BC" w:rsidRPr="009F76A4" w:rsidRDefault="00D779BC" w:rsidP="00321B46">
      <w:pPr>
        <w:ind w:firstLine="709"/>
        <w:rPr>
          <w:b/>
          <w:bCs/>
        </w:rPr>
      </w:pPr>
      <w:r w:rsidRPr="009F76A4">
        <w:rPr>
          <w:b/>
          <w:bCs/>
        </w:rPr>
        <w:t>6. Технологическая карта дисциплины</w:t>
      </w:r>
    </w:p>
    <w:p w14:paraId="64920B61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6.1. 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59"/>
        <w:gridCol w:w="1659"/>
        <w:gridCol w:w="1939"/>
        <w:gridCol w:w="1522"/>
        <w:gridCol w:w="1521"/>
        <w:gridCol w:w="1109"/>
        <w:gridCol w:w="834"/>
        <w:gridCol w:w="798"/>
      </w:tblGrid>
      <w:tr w:rsidR="00D779BC" w:rsidRPr="009F76A4" w14:paraId="00C35B61" w14:textId="77777777" w:rsidTr="005158AC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1CB7615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№ п/п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7DE869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49C362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Виды учебной деятельности</w:t>
            </w:r>
          </w:p>
          <w:p w14:paraId="0AD96C22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160C8C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EC398B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 за конкретное задание</w:t>
            </w:r>
          </w:p>
          <w:p w14:paraId="2B684571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(</w:t>
            </w:r>
            <w:proofErr w:type="spellStart"/>
            <w:r w:rsidRPr="009F76A4">
              <w:t>min-max</w:t>
            </w:r>
            <w:proofErr w:type="spellEnd"/>
            <w:r w:rsidRPr="009F76A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3CBF84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8BFF05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Баллы</w:t>
            </w:r>
          </w:p>
        </w:tc>
      </w:tr>
      <w:tr w:rsidR="00D779BC" w:rsidRPr="009F76A4" w14:paraId="781B0541" w14:textId="77777777" w:rsidTr="005158AC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9555AE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04CBF4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1297C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71255C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B2ED73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4C2300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E7A91E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C4FAFE0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Максимальный</w:t>
            </w:r>
          </w:p>
        </w:tc>
      </w:tr>
      <w:tr w:rsidR="00D779BC" w:rsidRPr="009F76A4" w14:paraId="4C98A2C8" w14:textId="77777777" w:rsidTr="005158AC">
        <w:trPr>
          <w:trHeight w:val="300"/>
        </w:trPr>
        <w:tc>
          <w:tcPr>
            <w:tcW w:w="101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A5897F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rPr>
                <w:b/>
                <w:bCs/>
              </w:rPr>
              <w:t>Раздел 1. Методы научного исследования и их классификация</w:t>
            </w:r>
          </w:p>
        </w:tc>
      </w:tr>
      <w:tr w:rsidR="00D779BC" w:rsidRPr="009F76A4" w14:paraId="40A64834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A99DBD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50F4A" w14:textId="77777777" w:rsidR="00D779BC" w:rsidRPr="009F76A4" w:rsidRDefault="00B8676D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ОР.2.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  <w:p w14:paraId="36F84321" w14:textId="77777777" w:rsidR="00B8676D" w:rsidRPr="009F76A4" w:rsidRDefault="007C12E5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="00B8676D" w:rsidRPr="009F76A4">
              <w:t>.</w:t>
            </w:r>
            <w:r w:rsidR="00B8676D" w:rsidRPr="009F76A4">
              <w:rPr>
                <w:lang w:val="en-US"/>
              </w:rPr>
              <w:t>5</w:t>
            </w:r>
            <w:r w:rsidR="00B8676D" w:rsidRPr="009F76A4">
              <w:t>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41A22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B7FB1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BE6E29" w14:textId="77777777" w:rsidR="00D779BC" w:rsidRPr="009F76A4" w:rsidRDefault="00BC1F5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  <w:r w:rsidR="00AC1E89" w:rsidRPr="009F76A4">
              <w:t>-</w:t>
            </w:r>
            <w:r w:rsidRPr="009F76A4"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94F1F6" w14:textId="77777777" w:rsidR="00D779BC" w:rsidRPr="009F76A4" w:rsidRDefault="00AC1E8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135DC2" w14:textId="77777777" w:rsidR="00D779BC" w:rsidRPr="009F76A4" w:rsidRDefault="00BC1F5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00AAD3" w14:textId="77777777" w:rsidR="00D779BC" w:rsidRPr="009F76A4" w:rsidRDefault="00BC1F5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D779BC" w:rsidRPr="009F76A4" w14:paraId="4B36D2D5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2CCDEE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E4F189" w14:textId="77777777" w:rsidR="007C12E5" w:rsidRPr="009F76A4" w:rsidRDefault="007C12E5" w:rsidP="007C12E5">
            <w:pPr>
              <w:autoSpaceDE w:val="0"/>
              <w:autoSpaceDN w:val="0"/>
              <w:adjustRightInd w:val="0"/>
              <w:jc w:val="both"/>
            </w:pPr>
            <w:r w:rsidRPr="009F76A4">
              <w:t>ОР.2.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  <w:p w14:paraId="4D12F8F3" w14:textId="77777777" w:rsidR="00D779BC" w:rsidRPr="009F76A4" w:rsidRDefault="007C12E5" w:rsidP="007C12E5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Pr="009F76A4">
              <w:t>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5567F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42645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Тестовый контроль по разделу 1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D00B4" w14:textId="77777777" w:rsidR="00D779BC" w:rsidRPr="009F76A4" w:rsidRDefault="00BC1F5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00D8D9" w14:textId="77777777" w:rsidR="00D779BC" w:rsidRPr="009F76A4" w:rsidRDefault="00AC1E89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8BE668" w14:textId="77777777" w:rsidR="00D779BC" w:rsidRPr="009F76A4" w:rsidRDefault="00BC1F5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12FB13" w14:textId="77777777" w:rsidR="00D779BC" w:rsidRPr="009F76A4" w:rsidRDefault="00BC1F52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D779BC" w:rsidRPr="009F76A4" w14:paraId="529AC0D0" w14:textId="77777777" w:rsidTr="005158AC">
        <w:trPr>
          <w:trHeight w:val="300"/>
        </w:trPr>
        <w:tc>
          <w:tcPr>
            <w:tcW w:w="101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43016F" w14:textId="77777777" w:rsidR="00D779BC" w:rsidRPr="009F76A4" w:rsidRDefault="00D779BC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  <w:bCs/>
              </w:rPr>
              <w:t>Раздел 2. Методика проведения научных исследований и опытно-конструкторских работ</w:t>
            </w:r>
          </w:p>
        </w:tc>
      </w:tr>
      <w:tr w:rsidR="007C12E5" w:rsidRPr="009F76A4" w14:paraId="6D0EFBCE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E3BBF7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AEA262" w14:textId="77777777" w:rsidR="007C12E5" w:rsidRPr="009F76A4" w:rsidRDefault="007C12E5" w:rsidP="00A757A8">
            <w:pPr>
              <w:autoSpaceDE w:val="0"/>
              <w:autoSpaceDN w:val="0"/>
              <w:adjustRightInd w:val="0"/>
              <w:jc w:val="both"/>
            </w:pPr>
            <w:r w:rsidRPr="009F76A4">
              <w:t>ОР.2.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  <w:p w14:paraId="32987786" w14:textId="77777777" w:rsidR="007C12E5" w:rsidRPr="009F76A4" w:rsidRDefault="007C12E5" w:rsidP="00A757A8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Pr="009F76A4">
              <w:t>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E1511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AE84B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DE6B27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C16BD7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530B8C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EEB7D2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7C12E5" w:rsidRPr="009F76A4" w14:paraId="42A96CE6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DF0C3D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E56A7B" w14:textId="77777777" w:rsidR="007C12E5" w:rsidRPr="009F76A4" w:rsidRDefault="007C12E5" w:rsidP="00A757A8">
            <w:pPr>
              <w:autoSpaceDE w:val="0"/>
              <w:autoSpaceDN w:val="0"/>
              <w:adjustRightInd w:val="0"/>
              <w:jc w:val="both"/>
            </w:pPr>
            <w:r w:rsidRPr="009F76A4">
              <w:t>ОР.2.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  <w:p w14:paraId="0932E74C" w14:textId="77777777" w:rsidR="007C12E5" w:rsidRPr="009F76A4" w:rsidRDefault="007C12E5" w:rsidP="00A757A8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Pr="009F76A4">
              <w:t>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E016C5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Выполнение </w:t>
            </w:r>
          </w:p>
          <w:p w14:paraId="2FD633F9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учебного исследовательского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9497F9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учебного исследовательского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96F97F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EE4A9C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B13BD4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512948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7C12E5" w:rsidRPr="009F76A4" w14:paraId="7F314316" w14:textId="77777777" w:rsidTr="005158AC">
        <w:trPr>
          <w:trHeight w:val="300"/>
        </w:trPr>
        <w:tc>
          <w:tcPr>
            <w:tcW w:w="101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C380CD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rPr>
                <w:b/>
                <w:bCs/>
              </w:rPr>
              <w:t>Раздел 3. Методика оценки результатов научных исследований и опытно-конструкторских работ</w:t>
            </w:r>
          </w:p>
        </w:tc>
      </w:tr>
      <w:tr w:rsidR="007C12E5" w:rsidRPr="009F76A4" w14:paraId="3B4D9366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7A4B2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A60454" w14:textId="77777777" w:rsidR="007C12E5" w:rsidRPr="009F76A4" w:rsidRDefault="007C12E5" w:rsidP="007C12E5">
            <w:pPr>
              <w:autoSpaceDE w:val="0"/>
              <w:autoSpaceDN w:val="0"/>
              <w:adjustRightInd w:val="0"/>
              <w:jc w:val="both"/>
            </w:pPr>
            <w:r w:rsidRPr="009F76A4">
              <w:t>ОР.2.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 w:rsidRPr="009F76A4">
              <w:rPr>
                <w:lang w:val="en-US"/>
              </w:rPr>
              <w:t>1</w:t>
            </w:r>
          </w:p>
          <w:p w14:paraId="4000BED1" w14:textId="77777777" w:rsidR="007C12E5" w:rsidRPr="009F76A4" w:rsidRDefault="007C12E5" w:rsidP="007C12E5">
            <w:pPr>
              <w:autoSpaceDE w:val="0"/>
              <w:autoSpaceDN w:val="0"/>
              <w:adjustRightInd w:val="0"/>
              <w:jc w:val="both"/>
            </w:pPr>
            <w:r>
              <w:t>ОР.3</w:t>
            </w:r>
            <w:r w:rsidRPr="009F76A4">
              <w:t>.</w:t>
            </w:r>
            <w:r w:rsidRPr="009F76A4">
              <w:rPr>
                <w:lang w:val="en-US"/>
              </w:rPr>
              <w:t>5</w:t>
            </w:r>
            <w:r w:rsidRPr="009F76A4">
              <w:t>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52985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лабораторных работ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6CC1B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40D3CA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09DE21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9B411F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1E37BF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7C12E5" w:rsidRPr="009F76A4" w14:paraId="1179B091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C7105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2892CD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48EF9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3DD1C2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Зачет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4B727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30512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B65C53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00E5B8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30</w:t>
            </w:r>
          </w:p>
        </w:tc>
      </w:tr>
      <w:tr w:rsidR="007C12E5" w:rsidRPr="009F76A4" w14:paraId="394282EE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7773A9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9CCAB8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9FB1E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C3748E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5B5071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29C542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815663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DBCC8A" w14:textId="77777777" w:rsidR="007C12E5" w:rsidRPr="009F76A4" w:rsidRDefault="007C12E5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100</w:t>
            </w:r>
          </w:p>
        </w:tc>
      </w:tr>
    </w:tbl>
    <w:p w14:paraId="47A5B229" w14:textId="77777777" w:rsidR="00D779BC" w:rsidRPr="009F76A4" w:rsidRDefault="00D779BC" w:rsidP="009F76A4">
      <w:pPr>
        <w:jc w:val="both"/>
        <w:rPr>
          <w:b/>
          <w:bCs/>
          <w:color w:val="FF0000"/>
        </w:rPr>
      </w:pPr>
    </w:p>
    <w:p w14:paraId="3AB0B699" w14:textId="77777777" w:rsidR="00D779BC" w:rsidRPr="009F76A4" w:rsidRDefault="00D779BC" w:rsidP="00321B46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7. Учебно-методическое и информационное обеспечение</w:t>
      </w:r>
    </w:p>
    <w:p w14:paraId="2859CE0C" w14:textId="77777777" w:rsidR="00D779BC" w:rsidRPr="009F76A4" w:rsidRDefault="00D779BC" w:rsidP="00321B4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</w:rPr>
        <w:t xml:space="preserve">7.1. </w:t>
      </w:r>
      <w:r w:rsidRPr="009F76A4">
        <w:rPr>
          <w:bCs/>
          <w:i/>
          <w:iCs/>
        </w:rPr>
        <w:t>Основная литература</w:t>
      </w:r>
    </w:p>
    <w:p w14:paraId="18425A42" w14:textId="77777777" w:rsidR="00D848A3" w:rsidRPr="00D848A3" w:rsidRDefault="00D848A3" w:rsidP="00A757A8">
      <w:pPr>
        <w:pStyle w:val="a9"/>
        <w:numPr>
          <w:ilvl w:val="0"/>
          <w:numId w:val="21"/>
        </w:numPr>
        <w:jc w:val="both"/>
        <w:rPr>
          <w:rFonts w:ascii="Times New Roman" w:hAnsi="Times New Roman"/>
          <w:sz w:val="24"/>
          <w:szCs w:val="24"/>
        </w:rPr>
      </w:pPr>
      <w:r w:rsidRPr="00D848A3">
        <w:rPr>
          <w:rFonts w:ascii="Times New Roman" w:hAnsi="Times New Roman"/>
          <w:color w:val="454545"/>
          <w:sz w:val="24"/>
          <w:szCs w:val="24"/>
        </w:rPr>
        <w:t xml:space="preserve">Левкина, А.О. Компьютерные технологии в научно-исследовательской деятельности: учебное пособие для студентов и аспирантов социально-гуманитарного профиля / А.О. Левкина. - Москва ; Берлин : 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Директ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 xml:space="preserve">-Медиа, 2018. - 119 с. : ил. - 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. в кн. - ISBN 978-5-4475-2826-3 ; То же [Электронный ресурс]. - URL: </w:t>
      </w:r>
      <w:hyperlink r:id="rId53" w:history="1">
        <w:r w:rsidRPr="00D848A3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http://biblioclub.ru/index.php?page=book&amp;id=496112</w:t>
        </w:r>
      </w:hyperlink>
      <w:r w:rsidRPr="00D848A3">
        <w:rPr>
          <w:rFonts w:ascii="Times New Roman" w:hAnsi="Times New Roman"/>
          <w:color w:val="454545"/>
          <w:sz w:val="24"/>
          <w:szCs w:val="24"/>
        </w:rPr>
        <w:t> .</w:t>
      </w:r>
    </w:p>
    <w:p w14:paraId="448D5CC9" w14:textId="77777777" w:rsidR="00D848A3" w:rsidRPr="00D848A3" w:rsidRDefault="00D848A3" w:rsidP="00A757A8">
      <w:pPr>
        <w:pStyle w:val="a9"/>
        <w:numPr>
          <w:ilvl w:val="0"/>
          <w:numId w:val="21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, Ю.П. Управление программными проектами : учебник / Ю.П.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 : Томский государственный университет систем управления и радиоэлектроники, 2015. - 217 с. : схем., табл. - 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. в кн. - ISBN 978-5-86889-723-8 ; То же [Электронный ресурс]. - URL: </w:t>
      </w:r>
      <w:hyperlink r:id="rId54" w:history="1">
        <w:r w:rsidRPr="00D848A3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http://biblioclub.ru/index.php?page=book&amp;id=480634</w:t>
        </w:r>
      </w:hyperlink>
      <w:r w:rsidRPr="00D848A3">
        <w:rPr>
          <w:rFonts w:ascii="Times New Roman" w:hAnsi="Times New Roman"/>
          <w:color w:val="454545"/>
          <w:sz w:val="24"/>
          <w:szCs w:val="24"/>
        </w:rPr>
        <w:t> .</w:t>
      </w:r>
    </w:p>
    <w:p w14:paraId="7E2D5771" w14:textId="77777777" w:rsidR="00D848A3" w:rsidRPr="00D848A3" w:rsidRDefault="00D848A3" w:rsidP="00A757A8">
      <w:pPr>
        <w:pStyle w:val="a9"/>
        <w:numPr>
          <w:ilvl w:val="0"/>
          <w:numId w:val="21"/>
        </w:numPr>
        <w:jc w:val="both"/>
        <w:rPr>
          <w:rFonts w:ascii="Times New Roman" w:hAnsi="Times New Roman"/>
          <w:sz w:val="24"/>
          <w:szCs w:val="24"/>
        </w:rPr>
      </w:pPr>
      <w:r w:rsidRPr="00D848A3">
        <w:rPr>
          <w:rFonts w:ascii="Times New Roman" w:hAnsi="Times New Roman"/>
          <w:color w:val="454545"/>
          <w:sz w:val="24"/>
          <w:szCs w:val="24"/>
        </w:rPr>
        <w:lastRenderedPageBreak/>
        <w:t>Информационные технологии : учебник / Ю.Ю. Громов, И.В.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Дидрих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 xml:space="preserve">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- 260 с. : ил., табл., схем. - 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. в кн. - ISBN 978-5-8265-1428-3 ; То же [Электронный ресурс]. - URL: </w:t>
      </w:r>
      <w:hyperlink r:id="rId55" w:history="1">
        <w:r w:rsidRPr="00D848A3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http://biblioclub.ru/index.php?page=book&amp;id=444641</w:t>
        </w:r>
      </w:hyperlink>
      <w:r w:rsidRPr="00D848A3">
        <w:rPr>
          <w:rFonts w:ascii="Times New Roman" w:hAnsi="Times New Roman"/>
          <w:color w:val="454545"/>
          <w:sz w:val="24"/>
          <w:szCs w:val="24"/>
        </w:rPr>
        <w:t> .</w:t>
      </w:r>
    </w:p>
    <w:p w14:paraId="2C8094BF" w14:textId="77777777" w:rsidR="00D848A3" w:rsidRPr="00D848A3" w:rsidRDefault="00D848A3" w:rsidP="00321B46">
      <w:pPr>
        <w:pStyle w:val="a9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14:paraId="5BD71F41" w14:textId="77777777" w:rsidR="00D779BC" w:rsidRDefault="00D779BC" w:rsidP="00321B4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7.2. Дополнительная литература</w:t>
      </w:r>
    </w:p>
    <w:p w14:paraId="66D6DF78" w14:textId="77777777" w:rsidR="00D848A3" w:rsidRPr="00D848A3" w:rsidRDefault="00D848A3" w:rsidP="00A757A8">
      <w:pPr>
        <w:pStyle w:val="a9"/>
        <w:numPr>
          <w:ilvl w:val="0"/>
          <w:numId w:val="22"/>
        </w:numPr>
        <w:jc w:val="both"/>
        <w:rPr>
          <w:rFonts w:ascii="Times New Roman" w:hAnsi="Times New Roman"/>
          <w:sz w:val="24"/>
          <w:szCs w:val="24"/>
        </w:rPr>
      </w:pPr>
      <w:r w:rsidRPr="00D848A3">
        <w:rPr>
          <w:rFonts w:ascii="Times New Roman" w:hAnsi="Times New Roman"/>
          <w:color w:val="454545"/>
          <w:sz w:val="24"/>
          <w:szCs w:val="24"/>
        </w:rPr>
        <w:t>Грекул, В.И. Управление внедрением информационных систем : учебник / В.И. Грекул, Г.Н.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Денищенко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, Н.Л.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Коровкина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. - Москва : Интернет-Университет Информационных Технологий, 2008. - 224 с. - (Основы информационных технологий). - ISBN 978-5-94774-944-1 ; То же [Электронный ресурс]. - URL: </w:t>
      </w:r>
      <w:hyperlink r:id="rId56" w:history="1">
        <w:r w:rsidRPr="00D848A3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http://biblioclub.ru/index.php?page=book&amp;id=233072</w:t>
        </w:r>
      </w:hyperlink>
      <w:r w:rsidRPr="00D848A3">
        <w:rPr>
          <w:rFonts w:ascii="Times New Roman" w:hAnsi="Times New Roman"/>
          <w:color w:val="454545"/>
          <w:sz w:val="24"/>
          <w:szCs w:val="24"/>
        </w:rPr>
        <w:t> </w:t>
      </w:r>
    </w:p>
    <w:p w14:paraId="5C47FD25" w14:textId="77777777" w:rsidR="00D848A3" w:rsidRPr="00D848A3" w:rsidRDefault="00D848A3" w:rsidP="00A757A8">
      <w:pPr>
        <w:pStyle w:val="a9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r w:rsidRPr="00D848A3">
        <w:rPr>
          <w:rFonts w:ascii="Times New Roman" w:hAnsi="Times New Roman"/>
          <w:color w:val="454545"/>
          <w:sz w:val="24"/>
          <w:szCs w:val="24"/>
        </w:rPr>
        <w:t>.</w:t>
      </w:r>
      <w:r w:rsidRPr="00D848A3">
        <w:rPr>
          <w:color w:val="454545"/>
          <w:sz w:val="24"/>
        </w:rPr>
        <w:t xml:space="preserve"> </w:t>
      </w:r>
      <w:r w:rsidRPr="0068440E">
        <w:rPr>
          <w:rFonts w:ascii="Times New Roman" w:hAnsi="Times New Roman"/>
          <w:color w:val="454545"/>
          <w:sz w:val="24"/>
          <w:szCs w:val="24"/>
        </w:rPr>
        <w:t xml:space="preserve">Сидорова, Н.П. Информационное обеспечение и базы данных: практикум по дисциплине «Информационное обеспечение, базы данных» : учебное пособие / Н.П. Сидорова, Г.Н. Исаева, Ю.Ю. Сидоров ; Технологический университет. - Москва ; Берлин : </w:t>
      </w:r>
      <w:proofErr w:type="spellStart"/>
      <w:r w:rsidRPr="0068440E">
        <w:rPr>
          <w:rFonts w:ascii="Times New Roman" w:hAnsi="Times New Roman"/>
          <w:color w:val="454545"/>
          <w:sz w:val="24"/>
          <w:szCs w:val="24"/>
        </w:rPr>
        <w:t>Директ</w:t>
      </w:r>
      <w:proofErr w:type="spellEnd"/>
      <w:r w:rsidRPr="0068440E">
        <w:rPr>
          <w:rFonts w:ascii="Times New Roman" w:hAnsi="Times New Roman"/>
          <w:color w:val="454545"/>
          <w:sz w:val="24"/>
          <w:szCs w:val="24"/>
        </w:rPr>
        <w:t xml:space="preserve">-Медиа, 2019. - 85 с. : ил., табл. - </w:t>
      </w:r>
      <w:proofErr w:type="spellStart"/>
      <w:r w:rsidRPr="0068440E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8440E">
        <w:rPr>
          <w:rFonts w:ascii="Times New Roman" w:hAnsi="Times New Roman"/>
          <w:color w:val="454545"/>
          <w:sz w:val="24"/>
          <w:szCs w:val="24"/>
        </w:rPr>
        <w:t>.: с. 66. - ISBN 978-5-4475-9996-6 ; То же [Электронный ресурс]. - URL: </w:t>
      </w:r>
      <w:hyperlink r:id="rId57" w:history="1">
        <w:r w:rsidRPr="0068440E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http://biblioclub.ru/index.php?page=book&amp;id=500238</w:t>
        </w:r>
      </w:hyperlink>
      <w:r w:rsidRPr="0068440E">
        <w:rPr>
          <w:rFonts w:ascii="Times New Roman" w:hAnsi="Times New Roman"/>
          <w:color w:val="454545"/>
          <w:sz w:val="24"/>
          <w:szCs w:val="24"/>
        </w:rPr>
        <w:t> .</w:t>
      </w:r>
    </w:p>
    <w:p w14:paraId="50C76CA0" w14:textId="77777777" w:rsidR="00D848A3" w:rsidRPr="00D848A3" w:rsidRDefault="00D848A3" w:rsidP="00A757A8">
      <w:pPr>
        <w:pStyle w:val="a9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, Ю.П. Планирование и организация вывода программного продукта на рынок : учебное пособие / Ю.П.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Ехлаков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2017. - 121 с. : ил. - 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.: с. 115-117. - ISBN 978-5-4332-0258-0 ; То же [Электронный ресурс]. - URL: </w:t>
      </w:r>
      <w:hyperlink r:id="rId58" w:history="1">
        <w:r w:rsidRPr="00D848A3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http://biblioclub.ru/index.php?page=book&amp;id=481009</w:t>
        </w:r>
      </w:hyperlink>
      <w:r w:rsidRPr="00D848A3">
        <w:rPr>
          <w:rFonts w:ascii="Times New Roman" w:hAnsi="Times New Roman"/>
          <w:color w:val="454545"/>
          <w:sz w:val="24"/>
          <w:szCs w:val="24"/>
        </w:rPr>
        <w:t> </w:t>
      </w:r>
    </w:p>
    <w:p w14:paraId="0D9F1D74" w14:textId="77777777" w:rsidR="00D848A3" w:rsidRPr="00D848A3" w:rsidRDefault="00D848A3" w:rsidP="00A757A8">
      <w:pPr>
        <w:pStyle w:val="a9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Чернышов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, В.Н. Моделирование информационных процессов и исследование в ИТ : учебное пособие / В.Н.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Чернышов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, Д.В. Образцов, А.В. 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Платёнкин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- 98 с. : ил. - </w:t>
      </w:r>
      <w:proofErr w:type="spellStart"/>
      <w:r w:rsidRPr="00D848A3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D848A3">
        <w:rPr>
          <w:rFonts w:ascii="Times New Roman" w:hAnsi="Times New Roman"/>
          <w:color w:val="454545"/>
          <w:sz w:val="24"/>
          <w:szCs w:val="24"/>
        </w:rPr>
        <w:t>.: с. 92-94. - ISBN 978-5-8265-1789-5 ; То же [Электронный ресурс]. - URL: </w:t>
      </w:r>
      <w:hyperlink r:id="rId59" w:history="1">
        <w:r w:rsidRPr="00D848A3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http://biblioclub.ru/index.php?page=book&amp;id=499294</w:t>
        </w:r>
      </w:hyperlink>
      <w:r w:rsidRPr="00D848A3">
        <w:rPr>
          <w:rFonts w:ascii="Times New Roman" w:hAnsi="Times New Roman"/>
          <w:color w:val="454545"/>
          <w:sz w:val="24"/>
          <w:szCs w:val="24"/>
        </w:rPr>
        <w:t> .</w:t>
      </w:r>
    </w:p>
    <w:p w14:paraId="2C39B120" w14:textId="77777777" w:rsidR="00D779BC" w:rsidRPr="009F76A4" w:rsidRDefault="00D779BC" w:rsidP="00321B46">
      <w:pPr>
        <w:tabs>
          <w:tab w:val="left" w:pos="1134"/>
        </w:tabs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C4CE521" w14:textId="77777777" w:rsidR="00BC0FF3" w:rsidRPr="009F76A4" w:rsidRDefault="00D779BC" w:rsidP="00A757A8">
      <w:pPr>
        <w:pStyle w:val="a9"/>
        <w:numPr>
          <w:ilvl w:val="3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F76A4">
        <w:rPr>
          <w:rFonts w:ascii="Times New Roman" w:hAnsi="Times New Roman"/>
          <w:sz w:val="24"/>
          <w:szCs w:val="24"/>
        </w:rPr>
        <w:t>Казачек Н.Е. Стандартизация разработки ПО: Методическое пособие НГПУ, 2013</w:t>
      </w:r>
    </w:p>
    <w:p w14:paraId="6CFEE7EB" w14:textId="77777777" w:rsidR="00D779BC" w:rsidRPr="009F76A4" w:rsidRDefault="00D779BC" w:rsidP="00A757A8">
      <w:pPr>
        <w:pStyle w:val="a9"/>
        <w:numPr>
          <w:ilvl w:val="3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4"/>
          <w:szCs w:val="24"/>
        </w:rPr>
      </w:pPr>
      <w:proofErr w:type="spellStart"/>
      <w:r w:rsidRPr="009F76A4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9F76A4">
        <w:rPr>
          <w:rFonts w:ascii="Times New Roman" w:hAnsi="Times New Roman"/>
          <w:sz w:val="24"/>
          <w:szCs w:val="24"/>
        </w:rPr>
        <w:t xml:space="preserve"> Л.Н. Интеллектуальные информационные системы. Методические указания по изучению дисциплины для студентов. – </w:t>
      </w:r>
      <w:proofErr w:type="spellStart"/>
      <w:r w:rsidRPr="009F76A4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sz w:val="24"/>
          <w:szCs w:val="24"/>
        </w:rPr>
        <w:t>: НГПУ, 2010. 65 с.</w:t>
      </w:r>
    </w:p>
    <w:p w14:paraId="0A1426C6" w14:textId="77777777" w:rsidR="00D779BC" w:rsidRPr="009F76A4" w:rsidRDefault="00D779BC" w:rsidP="00A757A8">
      <w:pPr>
        <w:pStyle w:val="a9"/>
        <w:numPr>
          <w:ilvl w:val="0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76A4">
        <w:rPr>
          <w:rFonts w:ascii="Times New Roman" w:hAnsi="Times New Roman"/>
          <w:sz w:val="24"/>
          <w:szCs w:val="24"/>
        </w:rPr>
        <w:t xml:space="preserve">Глузман Р.Л. Архитектура ЭВМ и вычислительных систем. Методические рекомендации для студентов специальности «Информационные системы и технологии». – </w:t>
      </w:r>
      <w:proofErr w:type="spellStart"/>
      <w:r w:rsidRPr="009F76A4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sz w:val="24"/>
          <w:szCs w:val="24"/>
        </w:rPr>
        <w:t>: НГПУ, 2010.</w:t>
      </w:r>
    </w:p>
    <w:p w14:paraId="42202BE8" w14:textId="77777777" w:rsidR="00BC0FF3" w:rsidRPr="009F76A4" w:rsidRDefault="00D779BC" w:rsidP="00A757A8">
      <w:pPr>
        <w:pStyle w:val="a9"/>
        <w:numPr>
          <w:ilvl w:val="0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 xml:space="preserve">Казачек Н.Е. Стандартизация разработки программного обеспечения.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Методическе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рекомендации по выполнению курсовой работы.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20 с.</w:t>
      </w:r>
    </w:p>
    <w:p w14:paraId="6741430A" w14:textId="77777777" w:rsidR="00BC0FF3" w:rsidRPr="009F76A4" w:rsidRDefault="00D779BC" w:rsidP="00A757A8">
      <w:pPr>
        <w:pStyle w:val="a9"/>
        <w:numPr>
          <w:ilvl w:val="0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lastRenderedPageBreak/>
        <w:t xml:space="preserve">Костылев Д.С. Проектирование локальной информационной системы организации. Методические указания по выполнению курсовой работы по дисциплине «Локальные информационные системы».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– 25 с.</w:t>
      </w:r>
    </w:p>
    <w:p w14:paraId="4DB5B5B7" w14:textId="77777777" w:rsidR="00BC0FF3" w:rsidRPr="009F76A4" w:rsidRDefault="00D779BC" w:rsidP="00A757A8">
      <w:pPr>
        <w:pStyle w:val="a9"/>
        <w:numPr>
          <w:ilvl w:val="0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Поначугин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А.В. Проектирование корпоративных информационных систем. Методические указания к курсовому проекту по дисциплине «Корпоративные информационные системы»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– 20 с.</w:t>
      </w:r>
    </w:p>
    <w:p w14:paraId="4F091A93" w14:textId="77777777" w:rsidR="00D779BC" w:rsidRPr="009F76A4" w:rsidRDefault="00D779BC" w:rsidP="00A757A8">
      <w:pPr>
        <w:pStyle w:val="a9"/>
        <w:numPr>
          <w:ilvl w:val="0"/>
          <w:numId w:val="5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Е.П. Интернет-технологии в проектной деятельности: Учеб.-метод. пособие Нижний Новгород: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ун-т, 2014</w:t>
      </w:r>
    </w:p>
    <w:p w14:paraId="2B4D653A" w14:textId="77777777" w:rsidR="00D779BC" w:rsidRPr="009F76A4" w:rsidRDefault="00D779BC" w:rsidP="00321B4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000000"/>
        </w:rPr>
      </w:pPr>
      <w:r w:rsidRPr="009F76A4">
        <w:rPr>
          <w:bCs/>
          <w:i/>
          <w:iCs/>
          <w:color w:val="000000"/>
        </w:rPr>
        <w:t>7.4. Перечень ресурсов информационно-телекоммуникационной сети «Интернет»</w:t>
      </w:r>
    </w:p>
    <w:p w14:paraId="53312428" w14:textId="77777777" w:rsidR="00833E83" w:rsidRPr="007764CB" w:rsidRDefault="00833E83" w:rsidP="00A757A8">
      <w:pPr>
        <w:pStyle w:val="af6"/>
        <w:numPr>
          <w:ilvl w:val="0"/>
          <w:numId w:val="29"/>
        </w:numPr>
        <w:rPr>
          <w:color w:val="auto"/>
        </w:rPr>
      </w:pPr>
      <w:r w:rsidRPr="008137E1">
        <w:t xml:space="preserve">Федеральный закон о защите информации http://www.consultant.ru/document/cons_doc_LAW_61798/  </w:t>
      </w:r>
    </w:p>
    <w:p w14:paraId="1F44F451" w14:textId="77777777" w:rsidR="00833E83" w:rsidRPr="002645DA" w:rsidRDefault="00833E83" w:rsidP="00A757A8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Style w:val="af"/>
        </w:rPr>
      </w:pPr>
      <w:r w:rsidRPr="002645DA">
        <w:t xml:space="preserve">РД 50-34.698-90. Методические указания. Информационная технология. Комплекс стандартов и руководящих документов на автоматизированные системы. Автоматизированные системы. Требования к содержанию документов. Ссылка на электронный ресурс: </w:t>
      </w:r>
      <w:hyperlink r:id="rId60" w:history="1">
        <w:r w:rsidRPr="002645DA">
          <w:rPr>
            <w:rStyle w:val="af"/>
          </w:rPr>
          <w:t>http://goo.gl/Lq7gU2</w:t>
        </w:r>
      </w:hyperlink>
    </w:p>
    <w:p w14:paraId="335D7C7A" w14:textId="77777777" w:rsidR="00833E83" w:rsidRPr="00BF4DF7" w:rsidRDefault="00833E83" w:rsidP="00A757A8">
      <w:pPr>
        <w:pStyle w:val="af6"/>
        <w:numPr>
          <w:ilvl w:val="0"/>
          <w:numId w:val="29"/>
        </w:numPr>
        <w:rPr>
          <w:color w:val="auto"/>
        </w:rPr>
      </w:pPr>
      <w:r w:rsidRPr="00F55106">
        <w:t xml:space="preserve">Курс </w:t>
      </w:r>
      <w:proofErr w:type="spellStart"/>
      <w:r w:rsidRPr="00F55106">
        <w:t>Интуита</w:t>
      </w:r>
      <w:proofErr w:type="spellEnd"/>
      <w:r w:rsidRPr="00F55106">
        <w:t xml:space="preserve"> «Основы тестирования программного обеспечения» </w:t>
      </w:r>
      <w:hyperlink r:id="rId61" w:history="1">
        <w:r w:rsidRPr="00F55106">
          <w:rPr>
            <w:rStyle w:val="af"/>
          </w:rPr>
          <w:t>https://www.intuit.ru/studies/courses/48/48/info</w:t>
        </w:r>
      </w:hyperlink>
    </w:p>
    <w:p w14:paraId="247D1EE0" w14:textId="77777777" w:rsidR="00833E83" w:rsidRPr="00BF4DF7" w:rsidRDefault="00833E83" w:rsidP="00A757A8">
      <w:pPr>
        <w:pStyle w:val="af6"/>
        <w:numPr>
          <w:ilvl w:val="0"/>
          <w:numId w:val="29"/>
        </w:numPr>
        <w:rPr>
          <w:color w:val="auto"/>
        </w:rPr>
      </w:pPr>
      <w:r w:rsidRPr="00F55106">
        <w:t xml:space="preserve">Куликов С. Тестирование программного обеспечения. </w:t>
      </w:r>
      <w:hyperlink r:id="rId62" w:history="1">
        <w:r w:rsidRPr="00F55106">
          <w:rPr>
            <w:rStyle w:val="af"/>
          </w:rPr>
          <w:t>http://svyatoslav.biz/software_testing_book_download/</w:t>
        </w:r>
      </w:hyperlink>
    </w:p>
    <w:p w14:paraId="6F1646F2" w14:textId="77777777" w:rsidR="00D779BC" w:rsidRPr="009F76A4" w:rsidRDefault="00D779BC" w:rsidP="009F76A4">
      <w:pPr>
        <w:pStyle w:val="a9"/>
        <w:spacing w:after="0" w:line="240" w:lineRule="auto"/>
        <w:ind w:left="1353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44ACAE5F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8. Фонды оценочных средств</w:t>
      </w:r>
    </w:p>
    <w:p w14:paraId="2FAA411D" w14:textId="77777777" w:rsidR="00D779BC" w:rsidRPr="009F76A4" w:rsidRDefault="00D779BC" w:rsidP="009F76A4">
      <w:pPr>
        <w:ind w:firstLine="709"/>
        <w:jc w:val="both"/>
        <w:rPr>
          <w:spacing w:val="-4"/>
        </w:rPr>
      </w:pPr>
      <w:r w:rsidRPr="009F76A4">
        <w:rPr>
          <w:spacing w:val="-4"/>
        </w:rPr>
        <w:t>Фонд оценочных средств представлен в Приложении 1.</w:t>
      </w:r>
    </w:p>
    <w:p w14:paraId="3190BDC4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14:paraId="18CCE5F1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079E0AF2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9.1. Описание материально-технической базы</w:t>
      </w:r>
    </w:p>
    <w:p w14:paraId="5516A8D3" w14:textId="77777777" w:rsidR="00D779BC" w:rsidRPr="009F76A4" w:rsidRDefault="00D779BC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9F76A4">
        <w:rPr>
          <w:bCs/>
        </w:rPr>
        <w:t>базой,  обеспечивающей</w:t>
      </w:r>
      <w:proofErr w:type="gramEnd"/>
      <w:r w:rsidRPr="009F76A4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157885B" w14:textId="77777777" w:rsidR="00D779BC" w:rsidRDefault="00D779BC" w:rsidP="00DD00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61705DD" w14:textId="77777777" w:rsidR="00A724B2" w:rsidRPr="009F76A4" w:rsidRDefault="00A724B2" w:rsidP="00DD000E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6C48E452" w14:textId="77777777" w:rsidR="00D779BC" w:rsidRPr="009F76A4" w:rsidRDefault="00D779BC" w:rsidP="00DD00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программного обеспечения</w:t>
      </w:r>
    </w:p>
    <w:p w14:paraId="436C1380" w14:textId="77777777" w:rsidR="00A724B2" w:rsidRPr="00C5089E" w:rsidRDefault="00A724B2" w:rsidP="00A724B2">
      <w:pPr>
        <w:pStyle w:val="afa"/>
        <w:spacing w:line="276" w:lineRule="auto"/>
        <w:ind w:left="360"/>
      </w:pPr>
      <w:r w:rsidRPr="00833E83">
        <w:rPr>
          <w:rFonts w:ascii="Ubuntu" w:eastAsia="Ubuntu" w:hAnsi="Ubuntu" w:cs="Ubuntu"/>
          <w:color w:val="3C3C3C"/>
          <w:lang w:val="en-US"/>
        </w:rPr>
        <w:t>Office</w:t>
      </w:r>
      <w:r w:rsidRPr="00C5089E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Professional</w:t>
      </w:r>
      <w:r w:rsidRPr="00C5089E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Plus</w:t>
      </w:r>
      <w:r w:rsidRPr="00C5089E">
        <w:rPr>
          <w:rFonts w:ascii="Ubuntu" w:eastAsia="Ubuntu" w:hAnsi="Ubuntu" w:cs="Ubuntu"/>
          <w:color w:val="3C3C3C"/>
        </w:rPr>
        <w:t xml:space="preserve"> 2013</w:t>
      </w:r>
    </w:p>
    <w:p w14:paraId="2434FD21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MS Project 2010</w:t>
      </w:r>
    </w:p>
    <w:p w14:paraId="1FDF967C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Microsoft Visual Studio</w:t>
      </w:r>
    </w:p>
    <w:p w14:paraId="5F9CCF10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Calibri" w:eastAsia="Calibri" w:hAnsi="Calibri" w:cs="Calibri"/>
          <w:lang w:val="en-US"/>
        </w:rPr>
        <w:t>Microsoft Visio 2013</w:t>
      </w:r>
    </w:p>
    <w:p w14:paraId="1DC0859C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OpenOffice</w:t>
      </w:r>
    </w:p>
    <w:p w14:paraId="7DD2819E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WinRar</w:t>
      </w:r>
      <w:proofErr w:type="spellEnd"/>
    </w:p>
    <w:p w14:paraId="0FC38356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 xml:space="preserve">Mozilla </w:t>
      </w: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FireFox</w:t>
      </w:r>
      <w:proofErr w:type="spellEnd"/>
    </w:p>
    <w:p w14:paraId="5A92344F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Python 3.62</w:t>
      </w:r>
    </w:p>
    <w:p w14:paraId="35EDB223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C++Builder</w:t>
      </w:r>
    </w:p>
    <w:p w14:paraId="7AD7B0B8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ErWIN</w:t>
      </w:r>
      <w:proofErr w:type="spellEnd"/>
      <w:r w:rsidRPr="00833E83">
        <w:rPr>
          <w:rFonts w:ascii="Ubuntu" w:eastAsia="Ubuntu" w:hAnsi="Ubuntu" w:cs="Ubuntu"/>
          <w:color w:val="3C3C3C"/>
          <w:lang w:val="en-US"/>
        </w:rPr>
        <w:t xml:space="preserve"> Data modeler r8</w:t>
      </w:r>
    </w:p>
    <w:p w14:paraId="3FA3720A" w14:textId="77777777" w:rsidR="00702F77" w:rsidRPr="00C5089E" w:rsidRDefault="00702F77" w:rsidP="009F76A4">
      <w:pPr>
        <w:jc w:val="both"/>
        <w:rPr>
          <w:bCs/>
          <w:lang w:val="en-US"/>
        </w:rPr>
      </w:pPr>
    </w:p>
    <w:p w14:paraId="7C5AB263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информационных справочных систем</w:t>
      </w:r>
    </w:p>
    <w:p w14:paraId="3E7A681E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02F77">
        <w:rPr>
          <w:bCs/>
        </w:rPr>
        <w:t>https://www.intuit.ru - официальный сайт Национального открытого университета</w:t>
      </w:r>
    </w:p>
    <w:p w14:paraId="78F90CF4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lastRenderedPageBreak/>
        <w:t>www.elibrary.ru</w:t>
      </w:r>
      <w:r w:rsidRPr="009F76A4">
        <w:rPr>
          <w:bCs/>
        </w:rPr>
        <w:tab/>
        <w:t xml:space="preserve">    Научная электронная библиотека</w:t>
      </w:r>
    </w:p>
    <w:p w14:paraId="0572E67A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www.ebiblioteka.ru</w:t>
      </w:r>
      <w:r w:rsidRPr="009F76A4">
        <w:rPr>
          <w:bCs/>
        </w:rPr>
        <w:tab/>
        <w:t xml:space="preserve">   Универсальные базы данных изданий </w:t>
      </w:r>
    </w:p>
    <w:p w14:paraId="24009749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http://window.edu.ru/      Единое окно доступа к образовательным ресурсам</w:t>
      </w:r>
    </w:p>
    <w:p w14:paraId="45B89181" w14:textId="77777777" w:rsidR="00D779BC" w:rsidRPr="009F76A4" w:rsidRDefault="00D779BC" w:rsidP="009F76A4">
      <w:pPr>
        <w:jc w:val="both"/>
        <w:rPr>
          <w:bCs/>
        </w:rPr>
      </w:pPr>
      <w:r w:rsidRPr="009F76A4">
        <w:rPr>
          <w:bCs/>
        </w:rPr>
        <w:br w:type="page"/>
      </w:r>
    </w:p>
    <w:p w14:paraId="54B2CE5D" w14:textId="77777777" w:rsidR="00D251E3" w:rsidRPr="001275EE" w:rsidRDefault="00D251E3" w:rsidP="009F76A4">
      <w:pPr>
        <w:pStyle w:val="2"/>
        <w:jc w:val="center"/>
        <w:rPr>
          <w:b/>
          <w:u w:val="none"/>
        </w:rPr>
      </w:pPr>
      <w:bookmarkStart w:id="31" w:name="_Toc508180049"/>
      <w:bookmarkStart w:id="32" w:name="_Toc512281996"/>
      <w:r w:rsidRPr="001275EE">
        <w:rPr>
          <w:b/>
          <w:u w:val="none"/>
        </w:rPr>
        <w:lastRenderedPageBreak/>
        <w:t>5.6. ПРОГРАММА ДИСЦИПЛИНЫ</w:t>
      </w:r>
    </w:p>
    <w:p w14:paraId="6AA3B115" w14:textId="77777777" w:rsidR="00052330" w:rsidRPr="001275EE" w:rsidRDefault="00482BE8" w:rsidP="009F76A4">
      <w:pPr>
        <w:pStyle w:val="2"/>
        <w:jc w:val="center"/>
        <w:rPr>
          <w:b/>
          <w:u w:val="none"/>
        </w:rPr>
      </w:pPr>
      <w:r w:rsidRPr="001275EE">
        <w:rPr>
          <w:b/>
          <w:u w:val="none"/>
        </w:rPr>
        <w:t xml:space="preserve"> </w:t>
      </w:r>
      <w:bookmarkEnd w:id="31"/>
      <w:r w:rsidR="001275EE" w:rsidRPr="001275EE">
        <w:rPr>
          <w:b/>
          <w:u w:val="none"/>
        </w:rPr>
        <w:t>«ТЕОРЕТИЧЕСКИЕ ОСНОВЫ УПРАВЛЕНИЯ ЗНАНИЯМИ</w:t>
      </w:r>
      <w:bookmarkEnd w:id="32"/>
      <w:r w:rsidR="001275EE" w:rsidRPr="001275EE">
        <w:rPr>
          <w:b/>
          <w:u w:val="none"/>
        </w:rPr>
        <w:t>»</w:t>
      </w:r>
    </w:p>
    <w:p w14:paraId="24CD50AA" w14:textId="77777777" w:rsidR="00D107A4" w:rsidRPr="009F76A4" w:rsidRDefault="00D107A4" w:rsidP="00937C5E">
      <w:pPr>
        <w:tabs>
          <w:tab w:val="left" w:pos="1134"/>
        </w:tabs>
        <w:ind w:firstLine="709"/>
        <w:jc w:val="both"/>
      </w:pPr>
    </w:p>
    <w:p w14:paraId="739C6205" w14:textId="77777777" w:rsidR="00F73700" w:rsidRPr="009F76A4" w:rsidRDefault="00F73700" w:rsidP="00937C5E">
      <w:pPr>
        <w:tabs>
          <w:tab w:val="left" w:pos="720"/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1. Пояснительная записка</w:t>
      </w:r>
    </w:p>
    <w:p w14:paraId="516958F8" w14:textId="77777777" w:rsidR="00F73700" w:rsidRDefault="00F73700" w:rsidP="00937C5E">
      <w:pPr>
        <w:tabs>
          <w:tab w:val="left" w:pos="1134"/>
        </w:tabs>
        <w:ind w:firstLine="709"/>
        <w:jc w:val="both"/>
      </w:pPr>
      <w:r w:rsidRPr="009F76A4">
        <w:t xml:space="preserve">Дисциплина «Теоретические основы управления </w:t>
      </w:r>
      <w:proofErr w:type="gramStart"/>
      <w:r w:rsidRPr="009F76A4">
        <w:t>знаниями»  относится</w:t>
      </w:r>
      <w:proofErr w:type="gramEnd"/>
      <w:r w:rsidRPr="009F76A4">
        <w:t xml:space="preserve"> к дисциплинам по выбору образовательного модуля «Модификация и сопровождение информационных систем», где студенты получают возможность подготовки к выполнению таких трудовых действий «Специалиста по информационным системам» как разработка и сопровождение информационных систем.</w:t>
      </w:r>
    </w:p>
    <w:p w14:paraId="5187055F" w14:textId="77777777" w:rsidR="002242C9" w:rsidRPr="009F76A4" w:rsidRDefault="002242C9" w:rsidP="00937C5E">
      <w:pPr>
        <w:tabs>
          <w:tab w:val="left" w:pos="1134"/>
        </w:tabs>
        <w:ind w:firstLine="709"/>
        <w:jc w:val="both"/>
      </w:pPr>
    </w:p>
    <w:p w14:paraId="43E60133" w14:textId="77777777" w:rsidR="00F73700" w:rsidRPr="009F76A4" w:rsidRDefault="00F73700" w:rsidP="00937C5E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2. Место в структуре модуля</w:t>
      </w:r>
    </w:p>
    <w:p w14:paraId="69C8ECBF" w14:textId="77777777" w:rsidR="00F73700" w:rsidRPr="009F76A4" w:rsidRDefault="00F73700" w:rsidP="00937C5E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9F76A4">
        <w:t>Данная дисциплина относится к дисциплинам по выбору образовательного модуля</w:t>
      </w:r>
      <w:r w:rsidRPr="009F76A4">
        <w:rPr>
          <w:color w:val="FF0000"/>
        </w:rPr>
        <w:t xml:space="preserve"> </w:t>
      </w:r>
      <w:r w:rsidRPr="009F76A4">
        <w:t xml:space="preserve">«Модификация и сопровождение информационных систем». Для изучения данной дисциплины необходимы знания по дисциплине «Основы теории систем и системного </w:t>
      </w:r>
      <w:proofErr w:type="gramStart"/>
      <w:r w:rsidRPr="009F76A4">
        <w:t>анализа»  модуля</w:t>
      </w:r>
      <w:proofErr w:type="gramEnd"/>
      <w:r w:rsidRPr="009F76A4">
        <w:t xml:space="preserve"> К.М.09 «Методология  теории систем по дисциплине» и  по дисциплине «Проектирование информационных  систем» модуля К.М.12 «Методы и средства проектирования информационных систем».</w:t>
      </w:r>
    </w:p>
    <w:p w14:paraId="5C2F58D1" w14:textId="77777777" w:rsidR="00F73700" w:rsidRPr="009F76A4" w:rsidRDefault="00F73700" w:rsidP="00937C5E">
      <w:pPr>
        <w:tabs>
          <w:tab w:val="left" w:pos="1134"/>
        </w:tabs>
        <w:autoSpaceDE w:val="0"/>
        <w:autoSpaceDN w:val="0"/>
        <w:adjustRightInd w:val="0"/>
        <w:ind w:firstLine="709"/>
        <w:jc w:val="both"/>
      </w:pPr>
      <w:r w:rsidRPr="009F76A4">
        <w:t xml:space="preserve">Количество контактных часов </w:t>
      </w:r>
      <w:proofErr w:type="gramStart"/>
      <w:r w:rsidRPr="009F76A4">
        <w:t>–  40</w:t>
      </w:r>
      <w:proofErr w:type="gramEnd"/>
      <w:r w:rsidRPr="009F76A4">
        <w:t xml:space="preserve"> </w:t>
      </w:r>
      <w:proofErr w:type="spellStart"/>
      <w:r w:rsidRPr="009F76A4">
        <w:t>ак</w:t>
      </w:r>
      <w:proofErr w:type="spellEnd"/>
      <w:r w:rsidRPr="009F76A4">
        <w:t xml:space="preserve"> .час; самостоятельная работа студента – 32 </w:t>
      </w:r>
      <w:proofErr w:type="spellStart"/>
      <w:r w:rsidRPr="009F76A4">
        <w:t>ак</w:t>
      </w:r>
      <w:proofErr w:type="spellEnd"/>
      <w:r w:rsidRPr="009F76A4">
        <w:t>. час.</w:t>
      </w:r>
    </w:p>
    <w:p w14:paraId="1F6F2651" w14:textId="77777777" w:rsidR="00F73700" w:rsidRPr="009F76A4" w:rsidRDefault="00F73700" w:rsidP="00937C5E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/>
          <w:bCs/>
        </w:rPr>
        <w:t>3. Цели и задачи</w:t>
      </w:r>
    </w:p>
    <w:p w14:paraId="061DA37B" w14:textId="77777777" w:rsidR="00F73700" w:rsidRPr="009F76A4" w:rsidRDefault="00F73700" w:rsidP="00937C5E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color w:val="000000"/>
        </w:rPr>
        <w:t>Основной целью дисциплины «Теоретические основы управления знаниями» является изучение и освоение студентами теоретических основ и практических навыков управления интеллектуальной собственностью и другими активами предприятия.</w:t>
      </w:r>
    </w:p>
    <w:p w14:paraId="3A15660C" w14:textId="77777777" w:rsidR="00F73700" w:rsidRPr="009F76A4" w:rsidRDefault="00F73700" w:rsidP="00937C5E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 xml:space="preserve">           Задачи дисциплины:</w:t>
      </w:r>
    </w:p>
    <w:p w14:paraId="61F8B552" w14:textId="77777777" w:rsidR="00F73700" w:rsidRPr="009F76A4" w:rsidRDefault="00F73700" w:rsidP="00A757A8">
      <w:pPr>
        <w:pStyle w:val="a9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F76A4">
        <w:rPr>
          <w:rFonts w:ascii="Times New Roman" w:hAnsi="Times New Roman"/>
          <w:bCs/>
          <w:color w:val="000000"/>
          <w:sz w:val="24"/>
          <w:szCs w:val="24"/>
        </w:rPr>
        <w:t>обеспечить условия для формирования навыков настройки ИС для решения прикладных задач</w:t>
      </w:r>
    </w:p>
    <w:p w14:paraId="1D50F843" w14:textId="77777777" w:rsidR="00F73700" w:rsidRPr="009F76A4" w:rsidRDefault="00F73700" w:rsidP="00A757A8">
      <w:pPr>
        <w:pStyle w:val="a9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F76A4">
        <w:rPr>
          <w:rFonts w:ascii="Times New Roman" w:hAnsi="Times New Roman"/>
          <w:bCs/>
          <w:color w:val="000000"/>
          <w:sz w:val="24"/>
          <w:szCs w:val="24"/>
        </w:rPr>
        <w:t>создать условия для овладения навыками управления информационными ресурсами системы</w:t>
      </w:r>
    </w:p>
    <w:p w14:paraId="4650E447" w14:textId="77777777" w:rsidR="00F73700" w:rsidRPr="00937C5E" w:rsidRDefault="00F73700" w:rsidP="00A757A8">
      <w:pPr>
        <w:pStyle w:val="a9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bCs/>
          <w:color w:val="000000"/>
          <w:sz w:val="24"/>
          <w:szCs w:val="24"/>
        </w:rPr>
        <w:t>создать условия для приобретения студентами навыков обеспечения безопасности информационных систем</w:t>
      </w:r>
    </w:p>
    <w:p w14:paraId="28524BA4" w14:textId="77777777" w:rsidR="00937C5E" w:rsidRPr="009F76A4" w:rsidRDefault="00937C5E" w:rsidP="00937C5E">
      <w:pPr>
        <w:pStyle w:val="a9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82C8FDE" w14:textId="77777777" w:rsidR="00F73700" w:rsidRPr="009F76A4" w:rsidRDefault="00F73700" w:rsidP="00040950">
      <w:pPr>
        <w:pStyle w:val="af6"/>
      </w:pPr>
      <w:r w:rsidRPr="009F76A4">
        <w:t>4.Образовательные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4"/>
        <w:gridCol w:w="2076"/>
        <w:gridCol w:w="1387"/>
        <w:gridCol w:w="2076"/>
        <w:gridCol w:w="1387"/>
        <w:gridCol w:w="2216"/>
      </w:tblGrid>
      <w:tr w:rsidR="00F73700" w:rsidRPr="009F76A4" w14:paraId="69613E63" w14:textId="77777777" w:rsidTr="00BA62F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9827D0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3C539E" w14:textId="77777777" w:rsidR="00F73700" w:rsidRPr="009F76A4" w:rsidRDefault="00F73700" w:rsidP="009F76A4">
            <w:pPr>
              <w:suppressAutoHyphens/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0B44E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2015C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2AE4EA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Код компетенций ОПОП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9CAB37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 ОР</w:t>
            </w:r>
          </w:p>
        </w:tc>
      </w:tr>
      <w:tr w:rsidR="00F73700" w:rsidRPr="009F76A4" w14:paraId="17ED4904" w14:textId="77777777" w:rsidTr="00BA62F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A33AE6" w14:textId="77777777" w:rsidR="00F73700" w:rsidRPr="009F76A4" w:rsidRDefault="00C42490" w:rsidP="009F76A4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>ОР-</w:t>
            </w:r>
            <w:r w:rsidR="00F73700" w:rsidRPr="009F76A4">
              <w:t>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1768B6" w14:textId="77777777" w:rsidR="00F73700" w:rsidRPr="009F76A4" w:rsidRDefault="00F73700" w:rsidP="009F76A4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 xml:space="preserve">Демонстрирует владение навыками интеграции ИС с существующими ИС заказчика и ее экспертизы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19022F" w14:textId="77777777" w:rsidR="00F73700" w:rsidRPr="009F76A4" w:rsidRDefault="00C42490" w:rsidP="009F76A4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9F76A4">
              <w:t>ОР.</w:t>
            </w:r>
            <w:r w:rsidR="00F73700" w:rsidRPr="009F76A4">
              <w:t>2</w:t>
            </w:r>
            <w:r w:rsidRPr="009F76A4">
              <w:t>.</w:t>
            </w:r>
            <w:r w:rsidR="00F73700" w:rsidRPr="009F76A4">
              <w:t>6</w:t>
            </w:r>
            <w:r w:rsidRPr="009F76A4">
              <w:t>.</w:t>
            </w:r>
            <w:r w:rsidR="00F73700" w:rsidRPr="009F76A4">
              <w:rPr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758669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Демонстрирует владение навыками интеграции ИС с существующими ИС заказчика и ее экспертизы как вариант управления знаниями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B252F7" w14:textId="77777777" w:rsidR="00BA62F2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ПК-22;</w:t>
            </w:r>
          </w:p>
          <w:p w14:paraId="5525D25A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 xml:space="preserve"> ПК-24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03B404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Критерии оценки выполнения учебного исследовательского задания Тесты в ЭОС.</w:t>
            </w:r>
          </w:p>
          <w:p w14:paraId="541DD7D1" w14:textId="77777777" w:rsidR="00F73700" w:rsidRPr="009F76A4" w:rsidRDefault="00F73700" w:rsidP="009F76A4">
            <w:pPr>
              <w:jc w:val="both"/>
              <w:rPr>
                <w:color w:val="FF0000"/>
              </w:rPr>
            </w:pPr>
            <w:r w:rsidRPr="009F76A4">
              <w:t>Критерии оценки выполнения практических заданий</w:t>
            </w:r>
          </w:p>
        </w:tc>
      </w:tr>
      <w:tr w:rsidR="00F73700" w:rsidRPr="009F76A4" w14:paraId="729D3512" w14:textId="77777777" w:rsidTr="00BA62F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16DB00" w14:textId="77777777" w:rsidR="00F73700" w:rsidRPr="009F76A4" w:rsidRDefault="00C42490" w:rsidP="009F76A4">
            <w:pPr>
              <w:autoSpaceDE w:val="0"/>
              <w:autoSpaceDN w:val="0"/>
              <w:adjustRightInd w:val="0"/>
              <w:ind w:firstLine="33"/>
              <w:jc w:val="both"/>
              <w:rPr>
                <w:highlight w:val="yellow"/>
              </w:rPr>
            </w:pPr>
            <w:r w:rsidRPr="009F76A4">
              <w:t>ОР-</w:t>
            </w:r>
            <w:r w:rsidR="00F73700" w:rsidRPr="009F76A4">
              <w:t>3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DC397C" w14:textId="77777777" w:rsidR="00F73700" w:rsidRPr="009F76A4" w:rsidRDefault="00F73700" w:rsidP="009F76A4">
            <w:pPr>
              <w:autoSpaceDE w:val="0"/>
              <w:autoSpaceDN w:val="0"/>
              <w:adjustRightInd w:val="0"/>
              <w:ind w:firstLine="33"/>
              <w:jc w:val="both"/>
            </w:pPr>
            <w:r w:rsidRPr="009F76A4">
              <w:t>Демонстрирует владение навыками управления доступом к данным в ИС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962384" w14:textId="77777777" w:rsidR="00F73700" w:rsidRPr="009F76A4" w:rsidRDefault="00C42490" w:rsidP="009F76A4">
            <w:pPr>
              <w:autoSpaceDE w:val="0"/>
              <w:autoSpaceDN w:val="0"/>
              <w:adjustRightInd w:val="0"/>
              <w:ind w:firstLine="33"/>
              <w:jc w:val="both"/>
              <w:rPr>
                <w:color w:val="FF0000"/>
              </w:rPr>
            </w:pPr>
            <w:r w:rsidRPr="009F76A4">
              <w:t>ОР.</w:t>
            </w:r>
            <w:r w:rsidR="00F73700" w:rsidRPr="009F76A4">
              <w:t>3</w:t>
            </w:r>
            <w:r w:rsidRPr="009F76A4">
              <w:t>.</w:t>
            </w:r>
            <w:r w:rsidR="00F73700" w:rsidRPr="009F76A4">
              <w:t>6</w:t>
            </w:r>
            <w:r w:rsidRPr="009F76A4">
              <w:t>.</w:t>
            </w:r>
            <w:r w:rsidR="00BA62F2"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DD2DCA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 xml:space="preserve">Демонстрирует владение навыками управления доступом к данным в ИС как </w:t>
            </w:r>
            <w:r w:rsidRPr="009F76A4">
              <w:lastRenderedPageBreak/>
              <w:t>вариант управления знаниями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323FA7" w14:textId="77777777" w:rsidR="00BA62F2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lastRenderedPageBreak/>
              <w:t>ПК-22;</w:t>
            </w:r>
          </w:p>
          <w:p w14:paraId="2BC0B606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 xml:space="preserve"> ПК-24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3D22F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Критерии оценки выполнения учебного исследовательского задания Тесты в ЭОС.</w:t>
            </w:r>
          </w:p>
          <w:p w14:paraId="62730BEC" w14:textId="77777777" w:rsidR="00F73700" w:rsidRPr="009F76A4" w:rsidRDefault="00F73700" w:rsidP="009F76A4">
            <w:pPr>
              <w:jc w:val="both"/>
              <w:rPr>
                <w:color w:val="FF0000"/>
              </w:rPr>
            </w:pPr>
            <w:r w:rsidRPr="009F76A4">
              <w:lastRenderedPageBreak/>
              <w:t>Критерии оценки выполнения практических заданий</w:t>
            </w:r>
          </w:p>
        </w:tc>
      </w:tr>
    </w:tbl>
    <w:p w14:paraId="1409F9AA" w14:textId="77777777" w:rsidR="00F73700" w:rsidRPr="009F76A4" w:rsidRDefault="00F73700" w:rsidP="00040950">
      <w:pPr>
        <w:pStyle w:val="af6"/>
      </w:pPr>
    </w:p>
    <w:p w14:paraId="5DBBA7A0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5. Содержание дисциплины</w:t>
      </w:r>
    </w:p>
    <w:p w14:paraId="031AA029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32"/>
        <w:gridCol w:w="816"/>
        <w:gridCol w:w="912"/>
        <w:gridCol w:w="1433"/>
        <w:gridCol w:w="1291"/>
        <w:gridCol w:w="1047"/>
      </w:tblGrid>
      <w:tr w:rsidR="00D251E3" w:rsidRPr="009F76A4" w14:paraId="3C69A7A9" w14:textId="77777777" w:rsidTr="00D251E3">
        <w:trPr>
          <w:trHeight w:val="555"/>
        </w:trPr>
        <w:tc>
          <w:tcPr>
            <w:tcW w:w="4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7F021D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Наименование темы</w:t>
            </w:r>
          </w:p>
        </w:tc>
        <w:tc>
          <w:tcPr>
            <w:tcW w:w="32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80D560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Контактная работа</w:t>
            </w:r>
          </w:p>
        </w:tc>
        <w:tc>
          <w:tcPr>
            <w:tcW w:w="13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868F42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Самостоятельная работа</w:t>
            </w:r>
          </w:p>
        </w:tc>
        <w:tc>
          <w:tcPr>
            <w:tcW w:w="10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32801D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Всего часов по дисциплине</w:t>
            </w:r>
          </w:p>
        </w:tc>
      </w:tr>
      <w:tr w:rsidR="00D251E3" w:rsidRPr="009F76A4" w14:paraId="0EE5D748" w14:textId="77777777" w:rsidTr="00D251E3">
        <w:trPr>
          <w:trHeight w:val="555"/>
        </w:trPr>
        <w:tc>
          <w:tcPr>
            <w:tcW w:w="4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C51D10A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7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CD53E3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9F76A4">
              <w:t>Аудиторнаяработа</w:t>
            </w:r>
            <w:proofErr w:type="spellEnd"/>
          </w:p>
        </w:tc>
        <w:tc>
          <w:tcPr>
            <w:tcW w:w="1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17EA7B" w14:textId="77777777" w:rsidR="00D251E3" w:rsidRPr="009F76A4" w:rsidRDefault="00D251E3" w:rsidP="009F76A4">
            <w:pPr>
              <w:tabs>
                <w:tab w:val="left" w:pos="814"/>
              </w:tabs>
              <w:jc w:val="both"/>
            </w:pPr>
            <w:r w:rsidRPr="009F76A4">
              <w:t xml:space="preserve">Контактная СР (в </w:t>
            </w:r>
            <w:proofErr w:type="spellStart"/>
            <w:r w:rsidRPr="009F76A4">
              <w:t>т.ч</w:t>
            </w:r>
            <w:proofErr w:type="spellEnd"/>
            <w:r w:rsidRPr="009F76A4">
              <w:t xml:space="preserve">. </w:t>
            </w:r>
          </w:p>
          <w:p w14:paraId="418B414F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в ЭИОС)</w:t>
            </w:r>
          </w:p>
        </w:tc>
        <w:tc>
          <w:tcPr>
            <w:tcW w:w="13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553843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06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5C1D88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D251E3" w:rsidRPr="009F76A4" w14:paraId="313358B2" w14:textId="77777777" w:rsidTr="00D251E3">
        <w:trPr>
          <w:trHeight w:val="555"/>
        </w:trPr>
        <w:tc>
          <w:tcPr>
            <w:tcW w:w="4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8095B6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FC3591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Лекции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FDC56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9F76A4">
              <w:t>Практ</w:t>
            </w:r>
            <w:proofErr w:type="spellEnd"/>
          </w:p>
          <w:p w14:paraId="5ED48EDB" w14:textId="77777777" w:rsidR="00D251E3" w:rsidRPr="009F76A4" w:rsidRDefault="00D251E3" w:rsidP="00BA62F2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9F76A4">
              <w:t>зан</w:t>
            </w:r>
            <w:proofErr w:type="spellEnd"/>
            <w:r w:rsidRPr="009F76A4">
              <w:t>.</w:t>
            </w:r>
          </w:p>
        </w:tc>
        <w:tc>
          <w:tcPr>
            <w:tcW w:w="1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794991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3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0809A2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0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664A0B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</w:tr>
      <w:tr w:rsidR="00D251E3" w:rsidRPr="009F76A4" w14:paraId="29DFD56B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E7032" w14:textId="77777777" w:rsidR="00D251E3" w:rsidRPr="009F76A4" w:rsidRDefault="00D251E3" w:rsidP="00BA62F2">
            <w:pPr>
              <w:jc w:val="both"/>
              <w:rPr>
                <w:b/>
                <w:color w:val="FF0000"/>
              </w:rPr>
            </w:pPr>
            <w:r w:rsidRPr="009F76A4">
              <w:rPr>
                <w:b/>
                <w:bCs/>
                <w:color w:val="000000"/>
              </w:rPr>
              <w:t>Раздел 1. Основные понятия и концепции управления знаниями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82E53E" w14:textId="77777777" w:rsidR="00D251E3" w:rsidRPr="009F76A4" w:rsidRDefault="00D251E3" w:rsidP="009F76A4">
            <w:pPr>
              <w:jc w:val="both"/>
              <w:rPr>
                <w:color w:val="FF0000"/>
              </w:rPr>
            </w:pP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A11C0C" w14:textId="77777777" w:rsidR="00D251E3" w:rsidRPr="009F76A4" w:rsidRDefault="00D251E3" w:rsidP="009F76A4">
            <w:pPr>
              <w:jc w:val="both"/>
              <w:rPr>
                <w:color w:val="FF0000"/>
              </w:rPr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DA565" w14:textId="77777777" w:rsidR="00D251E3" w:rsidRPr="009F76A4" w:rsidRDefault="00D251E3" w:rsidP="009F76A4">
            <w:pPr>
              <w:jc w:val="both"/>
              <w:rPr>
                <w:color w:val="FF0000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ECD88" w14:textId="77777777" w:rsidR="00D251E3" w:rsidRPr="009F76A4" w:rsidRDefault="00D251E3" w:rsidP="009F76A4">
            <w:pPr>
              <w:jc w:val="both"/>
              <w:rPr>
                <w:color w:val="FF0000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FE34C" w14:textId="77777777" w:rsidR="00D251E3" w:rsidRPr="009F76A4" w:rsidRDefault="00D251E3" w:rsidP="009F76A4">
            <w:pPr>
              <w:jc w:val="both"/>
              <w:rPr>
                <w:color w:val="FF0000"/>
              </w:rPr>
            </w:pPr>
          </w:p>
        </w:tc>
      </w:tr>
      <w:tr w:rsidR="00D251E3" w:rsidRPr="009F76A4" w14:paraId="747F6E28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B38A0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Тема 1.1 Система управления знаниями</w:t>
            </w:r>
            <w:r w:rsidRPr="009F76A4">
              <w:rPr>
                <w:color w:val="000000"/>
              </w:rPr>
              <w:t xml:space="preserve">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8801EE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BEDCF5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2F6025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  <w:lang w:val="en-US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84DAC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189E58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11</w:t>
            </w:r>
          </w:p>
        </w:tc>
      </w:tr>
      <w:tr w:rsidR="00D251E3" w:rsidRPr="009F76A4" w14:paraId="570C5E14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B1ECB7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9F76A4">
              <w:t xml:space="preserve">Тема 1.2 </w:t>
            </w:r>
            <w:r w:rsidRPr="009F76A4">
              <w:rPr>
                <w:color w:val="000000"/>
              </w:rPr>
              <w:t>Экономика знаний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D30FCE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123E2F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85D9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ABBB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DFA011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11</w:t>
            </w:r>
          </w:p>
        </w:tc>
      </w:tr>
      <w:tr w:rsidR="00D251E3" w:rsidRPr="009F76A4" w14:paraId="39AF5FB8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1FE0F" w14:textId="77777777" w:rsidR="00D251E3" w:rsidRPr="009F76A4" w:rsidRDefault="00D251E3" w:rsidP="009F76A4">
            <w:pPr>
              <w:jc w:val="both"/>
              <w:rPr>
                <w:bCs/>
                <w:color w:val="FF0000"/>
              </w:rPr>
            </w:pPr>
            <w:r w:rsidRPr="009F76A4">
              <w:rPr>
                <w:b/>
                <w:bCs/>
                <w:color w:val="000000"/>
              </w:rPr>
              <w:t>Раздел 2. Методическое обеспечение управления знаниями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FC424A" w14:textId="77777777" w:rsidR="00D251E3" w:rsidRPr="009F76A4" w:rsidRDefault="00D251E3" w:rsidP="009F76A4">
            <w:pPr>
              <w:jc w:val="both"/>
              <w:rPr>
                <w:color w:val="000000"/>
              </w:rPr>
            </w:pP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87FD9B" w14:textId="77777777" w:rsidR="00D251E3" w:rsidRPr="009F76A4" w:rsidRDefault="00D251E3" w:rsidP="009F76A4">
            <w:pPr>
              <w:jc w:val="both"/>
              <w:rPr>
                <w:color w:val="000000"/>
              </w:rPr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8EC4B" w14:textId="77777777" w:rsidR="00D251E3" w:rsidRPr="009F76A4" w:rsidRDefault="00D251E3" w:rsidP="009F76A4">
            <w:pPr>
              <w:jc w:val="both"/>
              <w:rPr>
                <w:color w:val="000000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2DA994" w14:textId="77777777" w:rsidR="00D251E3" w:rsidRPr="009F76A4" w:rsidRDefault="00D251E3" w:rsidP="009F76A4">
            <w:pPr>
              <w:jc w:val="both"/>
              <w:rPr>
                <w:color w:val="000000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F4C4F" w14:textId="77777777" w:rsidR="00D251E3" w:rsidRPr="009F76A4" w:rsidRDefault="00D251E3" w:rsidP="009F76A4">
            <w:pPr>
              <w:jc w:val="both"/>
              <w:rPr>
                <w:color w:val="000000"/>
              </w:rPr>
            </w:pPr>
          </w:p>
        </w:tc>
      </w:tr>
      <w:tr w:rsidR="00D251E3" w:rsidRPr="009F76A4" w14:paraId="1C9CF71E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F7FAB3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b/>
                <w:color w:val="FF0000"/>
              </w:rPr>
            </w:pPr>
            <w:r w:rsidRPr="009F76A4">
              <w:t>Тема 2.1 Методика формирования целей управления знаниями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596B3D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73BE3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54AFD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EA10CF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3C94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12</w:t>
            </w:r>
          </w:p>
        </w:tc>
      </w:tr>
      <w:tr w:rsidR="00D251E3" w:rsidRPr="009F76A4" w14:paraId="1D2823E1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C1035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t>Тема 2.2 Методика формирования базы знаний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A987A8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C5FF37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CA9E2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6E3930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4CA78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12</w:t>
            </w:r>
          </w:p>
        </w:tc>
      </w:tr>
      <w:tr w:rsidR="00D251E3" w:rsidRPr="009F76A4" w14:paraId="1EDCAD95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F530C0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rPr>
                <w:b/>
                <w:bCs/>
                <w:color w:val="000000"/>
              </w:rPr>
              <w:t>Раздел 3. Управление знаниями в деятельности современной организации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C1091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F443D8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BA602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C942F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4DB9C5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</w:tr>
      <w:tr w:rsidR="00D251E3" w:rsidRPr="009F76A4" w14:paraId="4F7C2841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C001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9F76A4">
              <w:t>Тема 3.1 Анализ управления знаниями в организациях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9BB5A9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50FA7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64BCA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166138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6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C7D35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13</w:t>
            </w:r>
          </w:p>
        </w:tc>
      </w:tr>
      <w:tr w:rsidR="00D251E3" w:rsidRPr="009F76A4" w14:paraId="31CD8B6B" w14:textId="77777777" w:rsidTr="00D251E3">
        <w:trPr>
          <w:trHeight w:val="555"/>
        </w:trPr>
        <w:tc>
          <w:tcPr>
            <w:tcW w:w="4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2122D2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b/>
                <w:color w:val="FF0000"/>
              </w:rPr>
            </w:pPr>
            <w:r w:rsidRPr="009F76A4">
              <w:t>Тема 3.2 Формирование и реализация системы управления знаниями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1D0FE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FB8007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3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6B91FE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CC8414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6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3E60F" w14:textId="77777777" w:rsidR="00D251E3" w:rsidRPr="009F76A4" w:rsidRDefault="00D251E3" w:rsidP="009F76A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F76A4">
              <w:rPr>
                <w:color w:val="000000"/>
              </w:rPr>
              <w:t>13</w:t>
            </w:r>
          </w:p>
        </w:tc>
      </w:tr>
      <w:tr w:rsidR="00D251E3" w:rsidRPr="009F76A4" w14:paraId="52A77515" w14:textId="77777777" w:rsidTr="00BA62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3"/>
        </w:trPr>
        <w:tc>
          <w:tcPr>
            <w:tcW w:w="4238" w:type="dxa"/>
            <w:shd w:val="clear" w:color="auto" w:fill="auto"/>
          </w:tcPr>
          <w:p w14:paraId="356A43AA" w14:textId="77777777" w:rsidR="00D251E3" w:rsidRPr="009F76A4" w:rsidRDefault="00D251E3" w:rsidP="009F76A4">
            <w:pPr>
              <w:jc w:val="both"/>
              <w:rPr>
                <w:b/>
                <w:bCs/>
              </w:rPr>
            </w:pPr>
            <w:r w:rsidRPr="009F76A4">
              <w:rPr>
                <w:b/>
                <w:bCs/>
              </w:rPr>
              <w:t>Итого</w:t>
            </w:r>
          </w:p>
        </w:tc>
        <w:tc>
          <w:tcPr>
            <w:tcW w:w="832" w:type="dxa"/>
            <w:shd w:val="clear" w:color="auto" w:fill="auto"/>
          </w:tcPr>
          <w:p w14:paraId="48B2A8A6" w14:textId="77777777" w:rsidR="00D251E3" w:rsidRPr="009F76A4" w:rsidRDefault="00D251E3" w:rsidP="009F76A4">
            <w:pPr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18</w:t>
            </w:r>
          </w:p>
        </w:tc>
        <w:tc>
          <w:tcPr>
            <w:tcW w:w="930" w:type="dxa"/>
            <w:shd w:val="clear" w:color="auto" w:fill="auto"/>
          </w:tcPr>
          <w:p w14:paraId="08FCC49F" w14:textId="77777777" w:rsidR="00D251E3" w:rsidRPr="009F76A4" w:rsidRDefault="00D251E3" w:rsidP="009F76A4">
            <w:pPr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18</w:t>
            </w:r>
          </w:p>
        </w:tc>
        <w:tc>
          <w:tcPr>
            <w:tcW w:w="1465" w:type="dxa"/>
            <w:shd w:val="clear" w:color="auto" w:fill="auto"/>
          </w:tcPr>
          <w:p w14:paraId="640FB2D8" w14:textId="77777777" w:rsidR="00D251E3" w:rsidRPr="009F76A4" w:rsidRDefault="00D251E3" w:rsidP="009F76A4">
            <w:pPr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4</w:t>
            </w:r>
          </w:p>
        </w:tc>
        <w:tc>
          <w:tcPr>
            <w:tcW w:w="1319" w:type="dxa"/>
            <w:shd w:val="clear" w:color="auto" w:fill="auto"/>
          </w:tcPr>
          <w:p w14:paraId="494CF351" w14:textId="77777777" w:rsidR="00D251E3" w:rsidRPr="009F76A4" w:rsidRDefault="00D251E3" w:rsidP="009F76A4">
            <w:pPr>
              <w:ind w:right="-108"/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32</w:t>
            </w:r>
          </w:p>
        </w:tc>
        <w:tc>
          <w:tcPr>
            <w:tcW w:w="1069" w:type="dxa"/>
            <w:shd w:val="clear" w:color="auto" w:fill="auto"/>
          </w:tcPr>
          <w:p w14:paraId="281F4504" w14:textId="77777777" w:rsidR="00D251E3" w:rsidRPr="009F76A4" w:rsidRDefault="00D251E3" w:rsidP="009F76A4">
            <w:pPr>
              <w:jc w:val="both"/>
              <w:rPr>
                <w:b/>
                <w:bCs/>
                <w:color w:val="000000"/>
              </w:rPr>
            </w:pPr>
            <w:r w:rsidRPr="009F76A4">
              <w:rPr>
                <w:b/>
                <w:bCs/>
                <w:color w:val="000000"/>
              </w:rPr>
              <w:t>72</w:t>
            </w:r>
          </w:p>
        </w:tc>
      </w:tr>
    </w:tbl>
    <w:p w14:paraId="7D437D2B" w14:textId="77777777" w:rsidR="00F73700" w:rsidRPr="009F76A4" w:rsidRDefault="00F73700" w:rsidP="009F76A4">
      <w:pPr>
        <w:jc w:val="both"/>
        <w:rPr>
          <w:bCs/>
          <w:i/>
          <w:color w:val="FF0000"/>
          <w:lang w:val="en-US"/>
        </w:rPr>
      </w:pPr>
    </w:p>
    <w:p w14:paraId="2125D2F5" w14:textId="77777777" w:rsidR="00F73700" w:rsidRPr="009F76A4" w:rsidRDefault="00F73700" w:rsidP="00BC589C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5.2. Методы обучения</w:t>
      </w:r>
    </w:p>
    <w:p w14:paraId="431AD00E" w14:textId="77777777" w:rsidR="00BA62F2" w:rsidRDefault="00BA62F2" w:rsidP="00BA62F2">
      <w:pPr>
        <w:autoSpaceDE w:val="0"/>
        <w:autoSpaceDN w:val="0"/>
        <w:adjustRightInd w:val="0"/>
        <w:ind w:firstLine="709"/>
      </w:pPr>
      <w:r w:rsidRPr="007C12E5">
        <w:t>Метод портфолио</w:t>
      </w:r>
    </w:p>
    <w:p w14:paraId="76AC74C3" w14:textId="77777777" w:rsidR="00BA62F2" w:rsidRPr="007C12E5" w:rsidRDefault="00BA62F2" w:rsidP="00BA62F2">
      <w:pPr>
        <w:autoSpaceDE w:val="0"/>
        <w:autoSpaceDN w:val="0"/>
        <w:adjustRightInd w:val="0"/>
        <w:ind w:firstLine="709"/>
      </w:pPr>
      <w:r w:rsidRPr="007C12E5">
        <w:t xml:space="preserve">Кейс-технологии </w:t>
      </w:r>
    </w:p>
    <w:p w14:paraId="51084836" w14:textId="77777777" w:rsidR="00BA62F2" w:rsidRPr="009F76A4" w:rsidRDefault="00BA62F2" w:rsidP="00BA62F2">
      <w:pPr>
        <w:ind w:firstLine="709"/>
        <w:rPr>
          <w:bCs/>
        </w:rPr>
      </w:pPr>
      <w:r w:rsidRPr="009F76A4">
        <w:rPr>
          <w:bCs/>
        </w:rPr>
        <w:t xml:space="preserve">Метод проблемного обучения </w:t>
      </w:r>
    </w:p>
    <w:p w14:paraId="45C724B2" w14:textId="77777777" w:rsidR="00BA62F2" w:rsidRPr="009F76A4" w:rsidRDefault="00BA62F2" w:rsidP="00BA62F2">
      <w:pPr>
        <w:ind w:firstLine="709"/>
        <w:rPr>
          <w:bCs/>
        </w:rPr>
      </w:pPr>
      <w:r w:rsidRPr="009F76A4">
        <w:rPr>
          <w:bCs/>
        </w:rPr>
        <w:t>Лабораторный практикум</w:t>
      </w:r>
    </w:p>
    <w:p w14:paraId="03D79BC8" w14:textId="77777777" w:rsidR="00BA62F2" w:rsidRPr="009F76A4" w:rsidRDefault="00BA62F2" w:rsidP="00BA62F2">
      <w:pPr>
        <w:ind w:firstLine="709"/>
        <w:rPr>
          <w:bCs/>
        </w:rPr>
      </w:pPr>
      <w:r w:rsidRPr="009F76A4">
        <w:rPr>
          <w:bCs/>
        </w:rPr>
        <w:t>Проектный метод</w:t>
      </w:r>
    </w:p>
    <w:p w14:paraId="017FF657" w14:textId="77777777" w:rsidR="00BA62F2" w:rsidRDefault="00BA62F2" w:rsidP="00BA62F2">
      <w:pPr>
        <w:ind w:firstLine="709"/>
        <w:rPr>
          <w:bCs/>
        </w:rPr>
      </w:pPr>
      <w:r w:rsidRPr="009F76A4">
        <w:rPr>
          <w:bCs/>
        </w:rPr>
        <w:t xml:space="preserve">Работа в группах </w:t>
      </w:r>
    </w:p>
    <w:p w14:paraId="251A214D" w14:textId="77777777" w:rsidR="007B5CB7" w:rsidRPr="009F76A4" w:rsidRDefault="007B5CB7" w:rsidP="007B5CB7">
      <w:pPr>
        <w:ind w:firstLine="708"/>
        <w:jc w:val="both"/>
        <w:rPr>
          <w:bCs/>
        </w:rPr>
      </w:pPr>
    </w:p>
    <w:p w14:paraId="767C5B91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6. Технологическая карта дисциплины</w:t>
      </w:r>
    </w:p>
    <w:p w14:paraId="1BD1B1CB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6.1. 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59"/>
        <w:gridCol w:w="1659"/>
        <w:gridCol w:w="1939"/>
        <w:gridCol w:w="1522"/>
        <w:gridCol w:w="1521"/>
        <w:gridCol w:w="1109"/>
        <w:gridCol w:w="834"/>
        <w:gridCol w:w="798"/>
      </w:tblGrid>
      <w:tr w:rsidR="00F73700" w:rsidRPr="009F76A4" w14:paraId="3A7A2141" w14:textId="77777777" w:rsidTr="00BA62F2">
        <w:trPr>
          <w:trHeight w:val="324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69E6806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№ п/п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099FA0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D70C1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Виды учебной деятельности</w:t>
            </w:r>
          </w:p>
          <w:p w14:paraId="721B555B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A67B92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Средства оценивания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DF5F17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 за конкретное задание</w:t>
            </w:r>
          </w:p>
          <w:p w14:paraId="124FC109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(</w:t>
            </w:r>
            <w:proofErr w:type="spellStart"/>
            <w:r w:rsidRPr="009F76A4">
              <w:t>min-max</w:t>
            </w:r>
            <w:proofErr w:type="spellEnd"/>
            <w:r w:rsidRPr="009F76A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D3B48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C7F7CC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Баллы</w:t>
            </w:r>
          </w:p>
        </w:tc>
      </w:tr>
      <w:tr w:rsidR="00F73700" w:rsidRPr="009F76A4" w14:paraId="656FC7C6" w14:textId="77777777" w:rsidTr="005158AC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5A93C6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418F9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F0702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DCCFFD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23E4EA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11D433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C0697A5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3F47D17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Максимальный</w:t>
            </w:r>
          </w:p>
        </w:tc>
      </w:tr>
      <w:tr w:rsidR="00F73700" w:rsidRPr="009F76A4" w14:paraId="71D45003" w14:textId="77777777" w:rsidTr="005158AC">
        <w:trPr>
          <w:trHeight w:val="300"/>
        </w:trPr>
        <w:tc>
          <w:tcPr>
            <w:tcW w:w="101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4FF0C4" w14:textId="77777777" w:rsidR="00F73700" w:rsidRPr="009F76A4" w:rsidRDefault="00F73700" w:rsidP="00BA62F2">
            <w:pPr>
              <w:jc w:val="both"/>
              <w:rPr>
                <w:color w:val="FF0000"/>
                <w:highlight w:val="yellow"/>
              </w:rPr>
            </w:pPr>
            <w:r w:rsidRPr="009F76A4">
              <w:rPr>
                <w:b/>
                <w:bCs/>
                <w:color w:val="000000"/>
              </w:rPr>
              <w:t>Раздел 1. Основные понятия и концепции управления знаниями</w:t>
            </w:r>
          </w:p>
        </w:tc>
      </w:tr>
      <w:tr w:rsidR="00F73700" w:rsidRPr="009F76A4" w14:paraId="0E115E39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0E87DC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lastRenderedPageBreak/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7EFE08" w14:textId="77777777" w:rsidR="00F73700" w:rsidRPr="009F76A4" w:rsidRDefault="00C4249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ОР.2.6.</w:t>
            </w:r>
            <w:r w:rsidRPr="009F76A4">
              <w:rPr>
                <w:lang w:val="en-US"/>
              </w:rPr>
              <w:t>1</w:t>
            </w:r>
          </w:p>
          <w:p w14:paraId="4BE43D2A" w14:textId="77777777" w:rsidR="00C42490" w:rsidRPr="009F76A4" w:rsidRDefault="00BA62F2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="00C42490" w:rsidRPr="009F76A4">
              <w:t>.6.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0B604F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практических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A6753" w14:textId="77777777" w:rsidR="00F73700" w:rsidRPr="009F76A4" w:rsidRDefault="00F73700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практических заданий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DAD6F0" w14:textId="77777777" w:rsidR="00F73700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46B5D" w14:textId="77777777" w:rsidR="00F73700" w:rsidRPr="009F76A4" w:rsidRDefault="007D6C66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478EC7" w14:textId="77777777" w:rsidR="00F73700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3D206A" w14:textId="77777777" w:rsidR="00F73700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5B2E0F" w:rsidRPr="009F76A4" w14:paraId="6446577E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5870C5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1B06" w14:textId="77777777" w:rsidR="00BA62F2" w:rsidRPr="009F76A4" w:rsidRDefault="00BA62F2" w:rsidP="00BA62F2">
            <w:pPr>
              <w:autoSpaceDE w:val="0"/>
              <w:autoSpaceDN w:val="0"/>
              <w:adjustRightInd w:val="0"/>
              <w:jc w:val="both"/>
            </w:pPr>
            <w:r w:rsidRPr="009F76A4">
              <w:t>ОР.2.6.</w:t>
            </w:r>
            <w:r w:rsidRPr="009F76A4">
              <w:rPr>
                <w:lang w:val="en-US"/>
              </w:rPr>
              <w:t>1</w:t>
            </w:r>
          </w:p>
          <w:p w14:paraId="48786668" w14:textId="77777777" w:rsidR="005B2E0F" w:rsidRPr="009F76A4" w:rsidRDefault="00BA62F2" w:rsidP="00BA62F2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Pr="009F76A4">
              <w:t>.6.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D8A95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A5810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Тестовый контроль по разделу 1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120CD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E41AC9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FE46158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773C04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5B2E0F" w:rsidRPr="009F76A4" w14:paraId="40833872" w14:textId="77777777" w:rsidTr="005158AC">
        <w:trPr>
          <w:trHeight w:val="300"/>
        </w:trPr>
        <w:tc>
          <w:tcPr>
            <w:tcW w:w="101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76824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rPr>
                <w:b/>
                <w:bCs/>
                <w:color w:val="000000"/>
              </w:rPr>
              <w:t>Раздел 2. Методическое обеспечение управления знаниями</w:t>
            </w:r>
          </w:p>
        </w:tc>
      </w:tr>
      <w:tr w:rsidR="005B2E0F" w:rsidRPr="009F76A4" w14:paraId="08B2BA87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94190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F4E41D" w14:textId="77777777" w:rsidR="00BA62F2" w:rsidRPr="009F76A4" w:rsidRDefault="00BA62F2" w:rsidP="00BA62F2">
            <w:pPr>
              <w:autoSpaceDE w:val="0"/>
              <w:autoSpaceDN w:val="0"/>
              <w:adjustRightInd w:val="0"/>
              <w:jc w:val="both"/>
            </w:pPr>
            <w:r w:rsidRPr="009F76A4">
              <w:t>ОР.2.6.</w:t>
            </w:r>
            <w:r w:rsidRPr="009F76A4">
              <w:rPr>
                <w:lang w:val="en-US"/>
              </w:rPr>
              <w:t>1</w:t>
            </w:r>
          </w:p>
          <w:p w14:paraId="31E00C38" w14:textId="77777777" w:rsidR="005B2E0F" w:rsidRPr="009F76A4" w:rsidRDefault="00BA62F2" w:rsidP="00BA62F2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Pr="009F76A4">
              <w:t>.6.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19875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практических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2B1B9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практических заданий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E8CB5E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CEA1B9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1F2879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6083F2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5B2E0F" w:rsidRPr="009F76A4" w14:paraId="5F903BE0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AA77D4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3CEFD" w14:textId="77777777" w:rsidR="00BA62F2" w:rsidRPr="009F76A4" w:rsidRDefault="00BA62F2" w:rsidP="00BA62F2">
            <w:pPr>
              <w:autoSpaceDE w:val="0"/>
              <w:autoSpaceDN w:val="0"/>
              <w:adjustRightInd w:val="0"/>
              <w:jc w:val="both"/>
            </w:pPr>
            <w:r w:rsidRPr="009F76A4">
              <w:t>ОР.2.6.</w:t>
            </w:r>
            <w:r w:rsidRPr="009F76A4">
              <w:rPr>
                <w:lang w:val="en-US"/>
              </w:rPr>
              <w:t>1</w:t>
            </w:r>
          </w:p>
          <w:p w14:paraId="23E8AAFC" w14:textId="77777777" w:rsidR="005B2E0F" w:rsidRPr="009F76A4" w:rsidRDefault="00BA62F2" w:rsidP="00BA62F2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  <w:r>
              <w:t>ОР.3</w:t>
            </w:r>
            <w:r w:rsidRPr="009F76A4">
              <w:t>.6.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44EAE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 xml:space="preserve">Выполнение </w:t>
            </w:r>
          </w:p>
          <w:p w14:paraId="4A7B277A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учебного исследовательского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64AFC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учебного исследовательского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79352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FB6850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DD8F65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D2D05D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5B2E0F" w:rsidRPr="009F76A4" w14:paraId="6B83D4E7" w14:textId="77777777" w:rsidTr="005158AC">
        <w:trPr>
          <w:trHeight w:val="300"/>
        </w:trPr>
        <w:tc>
          <w:tcPr>
            <w:tcW w:w="101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55F424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rPr>
                <w:b/>
                <w:bCs/>
                <w:color w:val="000000"/>
              </w:rPr>
              <w:t>Раздел 3. Управление знаниями в деятельности современной организации</w:t>
            </w:r>
          </w:p>
        </w:tc>
      </w:tr>
      <w:tr w:rsidR="005B2E0F" w:rsidRPr="009F76A4" w14:paraId="4AAFB00D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8B9B3A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EDCE7" w14:textId="77777777" w:rsidR="00BA62F2" w:rsidRPr="009F76A4" w:rsidRDefault="00BA62F2" w:rsidP="00BA62F2">
            <w:pPr>
              <w:autoSpaceDE w:val="0"/>
              <w:autoSpaceDN w:val="0"/>
              <w:adjustRightInd w:val="0"/>
              <w:jc w:val="both"/>
            </w:pPr>
            <w:r w:rsidRPr="009F76A4">
              <w:t>ОР.2.6.</w:t>
            </w:r>
            <w:r w:rsidRPr="009F76A4">
              <w:rPr>
                <w:lang w:val="en-US"/>
              </w:rPr>
              <w:t>1</w:t>
            </w:r>
          </w:p>
          <w:p w14:paraId="1BFD8C25" w14:textId="77777777" w:rsidR="005B2E0F" w:rsidRPr="009F76A4" w:rsidRDefault="00BA62F2" w:rsidP="00BA62F2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>
              <w:t>ОР.3</w:t>
            </w:r>
            <w:r w:rsidRPr="009F76A4">
              <w:t>.6.</w:t>
            </w:r>
            <w:r>
              <w:t>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63597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Выполнение практических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2CD01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Оценка практических заданий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F6F75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9F76A4"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3E25F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A054EA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E67F54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14</w:t>
            </w:r>
          </w:p>
        </w:tc>
      </w:tr>
      <w:tr w:rsidR="005B2E0F" w:rsidRPr="009F76A4" w14:paraId="27573A32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01CA33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B6DA72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7320A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776F51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Зачет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64D6C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04D74A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5C40E6C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6A0539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30</w:t>
            </w:r>
          </w:p>
        </w:tc>
      </w:tr>
      <w:tr w:rsidR="005B2E0F" w:rsidRPr="009F76A4" w14:paraId="755FA65B" w14:textId="77777777" w:rsidTr="005158AC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04583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79905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  <w:rPr>
                <w:color w:val="FF0000"/>
                <w:highlight w:val="yellow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613E8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682E1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79A33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373AB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391222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795FDE" w14:textId="77777777" w:rsidR="005B2E0F" w:rsidRPr="009F76A4" w:rsidRDefault="005B2E0F" w:rsidP="009F76A4">
            <w:pPr>
              <w:autoSpaceDE w:val="0"/>
              <w:autoSpaceDN w:val="0"/>
              <w:adjustRightInd w:val="0"/>
              <w:jc w:val="both"/>
            </w:pPr>
            <w:r w:rsidRPr="009F76A4">
              <w:t>100</w:t>
            </w:r>
          </w:p>
        </w:tc>
      </w:tr>
    </w:tbl>
    <w:p w14:paraId="717DE1AC" w14:textId="77777777" w:rsidR="00F73700" w:rsidRPr="009F76A4" w:rsidRDefault="00F73700" w:rsidP="009F76A4">
      <w:pPr>
        <w:jc w:val="both"/>
        <w:rPr>
          <w:b/>
          <w:bCs/>
          <w:color w:val="FF0000"/>
        </w:rPr>
      </w:pPr>
    </w:p>
    <w:p w14:paraId="054783FE" w14:textId="77777777" w:rsidR="00F73700" w:rsidRPr="009F76A4" w:rsidRDefault="00F73700" w:rsidP="00AE63ED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7. Учебно-методическое и информационное обеспечение</w:t>
      </w:r>
    </w:p>
    <w:p w14:paraId="239F482B" w14:textId="77777777" w:rsidR="00F73700" w:rsidRPr="009F76A4" w:rsidRDefault="00F73700" w:rsidP="00AE63E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</w:rPr>
        <w:t xml:space="preserve">7.1. </w:t>
      </w:r>
      <w:r w:rsidRPr="009F76A4">
        <w:rPr>
          <w:bCs/>
          <w:i/>
          <w:iCs/>
        </w:rPr>
        <w:t>Основная литература</w:t>
      </w:r>
    </w:p>
    <w:p w14:paraId="30A0697F" w14:textId="77777777" w:rsidR="0028133D" w:rsidRPr="0028133D" w:rsidRDefault="0028133D" w:rsidP="00A757A8">
      <w:pPr>
        <w:pStyle w:val="a9"/>
        <w:numPr>
          <w:ilvl w:val="0"/>
          <w:numId w:val="24"/>
        </w:numPr>
        <w:jc w:val="both"/>
        <w:rPr>
          <w:rFonts w:ascii="Times New Roman" w:hAnsi="Times New Roman"/>
          <w:sz w:val="24"/>
          <w:szCs w:val="24"/>
        </w:rPr>
      </w:pPr>
      <w:r w:rsidRPr="0028133D">
        <w:rPr>
          <w:rFonts w:ascii="Times New Roman" w:hAnsi="Times New Roman"/>
          <w:color w:val="454545"/>
          <w:sz w:val="24"/>
          <w:szCs w:val="24"/>
        </w:rPr>
        <w:t xml:space="preserve">Киселев, Г.М. Информационные технологии в педагогическом образовании : учебник / Г.М. Киселев, Р.В. Бочкова. - 2-е изд., </w:t>
      </w:r>
      <w:proofErr w:type="spellStart"/>
      <w:r w:rsidRPr="0028133D">
        <w:rPr>
          <w:rFonts w:ascii="Times New Roman" w:hAnsi="Times New Roman"/>
          <w:color w:val="454545"/>
          <w:sz w:val="24"/>
          <w:szCs w:val="24"/>
        </w:rPr>
        <w:t>перераб</w:t>
      </w:r>
      <w:proofErr w:type="spellEnd"/>
      <w:r w:rsidRPr="0028133D">
        <w:rPr>
          <w:rFonts w:ascii="Times New Roman" w:hAnsi="Times New Roman"/>
          <w:color w:val="454545"/>
          <w:sz w:val="24"/>
          <w:szCs w:val="24"/>
        </w:rPr>
        <w:t>. и доп. - Москва : Издательско-торговая корпорация «Дашков и К°», 2016. - 304 с. : табл., ил. - (Учебные издания для бакалавров). - ISBN 978-5-394-02365-1 ; То же [Электронный ресурс]. - URL: </w:t>
      </w:r>
      <w:hyperlink r:id="rId63" w:history="1">
        <w:r w:rsidRPr="0028133D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http://biblioclub.ru/index.php?page=book&amp;id=452839</w:t>
        </w:r>
      </w:hyperlink>
      <w:r w:rsidRPr="0028133D">
        <w:rPr>
          <w:rFonts w:ascii="Times New Roman" w:hAnsi="Times New Roman"/>
          <w:color w:val="454545"/>
          <w:sz w:val="24"/>
          <w:szCs w:val="24"/>
        </w:rPr>
        <w:t> .</w:t>
      </w:r>
    </w:p>
    <w:p w14:paraId="14FBF8BE" w14:textId="77777777" w:rsidR="0028133D" w:rsidRPr="0028133D" w:rsidRDefault="0028133D" w:rsidP="00A757A8">
      <w:pPr>
        <w:pStyle w:val="a9"/>
        <w:numPr>
          <w:ilvl w:val="0"/>
          <w:numId w:val="24"/>
        </w:numPr>
        <w:jc w:val="both"/>
        <w:rPr>
          <w:rFonts w:ascii="Times New Roman" w:hAnsi="Times New Roman"/>
          <w:sz w:val="24"/>
          <w:szCs w:val="24"/>
        </w:rPr>
      </w:pPr>
      <w:r w:rsidRPr="0028133D">
        <w:rPr>
          <w:rFonts w:ascii="Times New Roman" w:hAnsi="Times New Roman"/>
          <w:color w:val="454545"/>
          <w:sz w:val="24"/>
          <w:szCs w:val="24"/>
        </w:rPr>
        <w:t>Управление данными : учебник / Ю.Ю. Громов, О.Г. Иванова, А.В. Яковлев, В.Г. </w:t>
      </w:r>
      <w:proofErr w:type="spellStart"/>
      <w:r w:rsidRPr="0028133D">
        <w:rPr>
          <w:rFonts w:ascii="Times New Roman" w:hAnsi="Times New Roman"/>
          <w:color w:val="454545"/>
          <w:sz w:val="24"/>
          <w:szCs w:val="24"/>
        </w:rPr>
        <w:t>Однолько</w:t>
      </w:r>
      <w:proofErr w:type="spellEnd"/>
      <w:r w:rsidRPr="0028133D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- 192 с. : ил., табл., схем. - </w:t>
      </w:r>
      <w:proofErr w:type="spellStart"/>
      <w:r w:rsidRPr="0028133D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28133D">
        <w:rPr>
          <w:rFonts w:ascii="Times New Roman" w:hAnsi="Times New Roman"/>
          <w:color w:val="454545"/>
          <w:sz w:val="24"/>
          <w:szCs w:val="24"/>
        </w:rPr>
        <w:t>. в кн. - ISBN 978-5-8265-1385-9 ; То же [Электронный ресурс]. - URL: </w:t>
      </w:r>
      <w:hyperlink r:id="rId64" w:history="1">
        <w:r w:rsidRPr="0028133D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http://biblioclub.ru/index.php?page=book&amp;id=444642</w:t>
        </w:r>
      </w:hyperlink>
      <w:r w:rsidRPr="0028133D">
        <w:rPr>
          <w:rFonts w:ascii="Times New Roman" w:hAnsi="Times New Roman"/>
          <w:color w:val="454545"/>
          <w:sz w:val="24"/>
          <w:szCs w:val="24"/>
        </w:rPr>
        <w:t> .</w:t>
      </w:r>
    </w:p>
    <w:p w14:paraId="21824F11" w14:textId="77777777" w:rsidR="00C973F1" w:rsidRPr="00C973F1" w:rsidRDefault="00C973F1" w:rsidP="00A757A8">
      <w:pPr>
        <w:pStyle w:val="a9"/>
        <w:numPr>
          <w:ilvl w:val="0"/>
          <w:numId w:val="24"/>
        </w:numPr>
        <w:jc w:val="both"/>
        <w:rPr>
          <w:rFonts w:ascii="Times New Roman" w:hAnsi="Times New Roman"/>
          <w:color w:val="454545"/>
          <w:sz w:val="24"/>
          <w:szCs w:val="24"/>
        </w:rPr>
      </w:pPr>
      <w:r w:rsidRPr="00C973F1">
        <w:rPr>
          <w:rFonts w:ascii="Times New Roman" w:hAnsi="Times New Roman"/>
          <w:color w:val="454545"/>
          <w:sz w:val="24"/>
          <w:szCs w:val="24"/>
        </w:rPr>
        <w:t>Днепровская, Н.В. Мировые информационные ресурсы : учебно-методический комплекс / Н.В. Днепровская, С.Н. </w:t>
      </w:r>
      <w:proofErr w:type="spellStart"/>
      <w:r w:rsidRPr="00C973F1">
        <w:rPr>
          <w:rFonts w:ascii="Times New Roman" w:hAnsi="Times New Roman"/>
          <w:color w:val="454545"/>
          <w:sz w:val="24"/>
          <w:szCs w:val="24"/>
        </w:rPr>
        <w:t>Селетков</w:t>
      </w:r>
      <w:proofErr w:type="spellEnd"/>
      <w:r w:rsidRPr="00C973F1">
        <w:rPr>
          <w:rFonts w:ascii="Times New Roman" w:hAnsi="Times New Roman"/>
          <w:color w:val="454545"/>
          <w:sz w:val="24"/>
          <w:szCs w:val="24"/>
        </w:rPr>
        <w:t xml:space="preserve"> ; Международный консорциум «Электронный университет», Московский государственный университет экономики, статистики и информатики, Евразийский открытый институт. - Москва : Евразийский открытый институт, 2010. - 232 с. - ISBN 978-5-374-00312-3 ; То же [Электронный ресурс]. - URL: </w:t>
      </w:r>
      <w:hyperlink r:id="rId65" w:history="1">
        <w:r w:rsidRPr="00C973F1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http://biblioclub.ru/index.php?page=book&amp;id=90406</w:t>
        </w:r>
      </w:hyperlink>
      <w:r w:rsidRPr="00C973F1">
        <w:rPr>
          <w:rFonts w:ascii="Times New Roman" w:hAnsi="Times New Roman"/>
          <w:color w:val="454545"/>
          <w:sz w:val="24"/>
          <w:szCs w:val="24"/>
        </w:rPr>
        <w:t> .</w:t>
      </w:r>
    </w:p>
    <w:p w14:paraId="1F2001F0" w14:textId="77777777" w:rsidR="00F73700" w:rsidRPr="009F76A4" w:rsidRDefault="00F73700" w:rsidP="00AE63E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7.2. Дополнительная литература</w:t>
      </w:r>
    </w:p>
    <w:p w14:paraId="29F727F6" w14:textId="77777777" w:rsidR="0028133D" w:rsidRPr="0028133D" w:rsidRDefault="0028133D" w:rsidP="00A757A8">
      <w:pPr>
        <w:pStyle w:val="a9"/>
        <w:numPr>
          <w:ilvl w:val="0"/>
          <w:numId w:val="25"/>
        </w:numPr>
        <w:jc w:val="both"/>
        <w:rPr>
          <w:rFonts w:ascii="Times New Roman" w:hAnsi="Times New Roman"/>
          <w:sz w:val="24"/>
          <w:szCs w:val="24"/>
        </w:rPr>
      </w:pPr>
      <w:r w:rsidRPr="0028133D">
        <w:rPr>
          <w:rFonts w:ascii="Times New Roman" w:hAnsi="Times New Roman"/>
          <w:color w:val="454545"/>
          <w:sz w:val="24"/>
          <w:szCs w:val="24"/>
        </w:rPr>
        <w:t xml:space="preserve">Царёв, Р.Ю. Алгоритмы и структуры данных (CDIO) : учебник / Р.Ю. Царёв, А.В. Прокопенко ; Министерство образования и науки Российской Федерации, Сибирский Федеральный университет. - Красноярск : СФУ, 2016. - 204 с. : ил. - </w:t>
      </w:r>
      <w:proofErr w:type="spellStart"/>
      <w:r w:rsidRPr="0028133D">
        <w:rPr>
          <w:rFonts w:ascii="Times New Roman" w:hAnsi="Times New Roman"/>
          <w:color w:val="454545"/>
          <w:sz w:val="24"/>
          <w:szCs w:val="24"/>
        </w:rPr>
        <w:lastRenderedPageBreak/>
        <w:t>Библиогр</w:t>
      </w:r>
      <w:proofErr w:type="spellEnd"/>
      <w:r w:rsidRPr="0028133D">
        <w:rPr>
          <w:rFonts w:ascii="Times New Roman" w:hAnsi="Times New Roman"/>
          <w:color w:val="454545"/>
          <w:sz w:val="24"/>
          <w:szCs w:val="24"/>
        </w:rPr>
        <w:t>. в кн. - ISBN 978-5-7638-3388-1 ; То же [Электронный ресурс]. - URL: </w:t>
      </w:r>
      <w:hyperlink r:id="rId66" w:history="1">
        <w:r w:rsidRPr="0028133D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http://biblioclub.ru/index.php?page=book&amp;id=497016</w:t>
        </w:r>
      </w:hyperlink>
      <w:r w:rsidRPr="0028133D">
        <w:rPr>
          <w:rFonts w:ascii="Times New Roman" w:hAnsi="Times New Roman"/>
          <w:color w:val="454545"/>
          <w:sz w:val="24"/>
          <w:szCs w:val="24"/>
        </w:rPr>
        <w:t> .</w:t>
      </w:r>
    </w:p>
    <w:p w14:paraId="09C4BEB2" w14:textId="77777777" w:rsidR="0028133D" w:rsidRPr="0028133D" w:rsidRDefault="0028133D" w:rsidP="00A757A8">
      <w:pPr>
        <w:pStyle w:val="a9"/>
        <w:numPr>
          <w:ilvl w:val="0"/>
          <w:numId w:val="25"/>
        </w:numPr>
        <w:jc w:val="both"/>
        <w:rPr>
          <w:rFonts w:ascii="Times New Roman" w:hAnsi="Times New Roman"/>
          <w:sz w:val="24"/>
          <w:szCs w:val="24"/>
        </w:rPr>
      </w:pPr>
      <w:r w:rsidRPr="0028133D">
        <w:rPr>
          <w:rFonts w:ascii="Times New Roman" w:hAnsi="Times New Roman"/>
          <w:color w:val="454545"/>
          <w:sz w:val="24"/>
          <w:szCs w:val="24"/>
        </w:rPr>
        <w:t>Информационные технологии : учебник / Ю.Ю. Громов, И.В. </w:t>
      </w:r>
      <w:proofErr w:type="spellStart"/>
      <w:r w:rsidRPr="0028133D">
        <w:rPr>
          <w:rFonts w:ascii="Times New Roman" w:hAnsi="Times New Roman"/>
          <w:color w:val="454545"/>
          <w:sz w:val="24"/>
          <w:szCs w:val="24"/>
        </w:rPr>
        <w:t>Дидрих</w:t>
      </w:r>
      <w:proofErr w:type="spellEnd"/>
      <w:r w:rsidRPr="0028133D">
        <w:rPr>
          <w:rFonts w:ascii="Times New Roman" w:hAnsi="Times New Roman"/>
          <w:color w:val="454545"/>
          <w:sz w:val="24"/>
          <w:szCs w:val="24"/>
        </w:rPr>
        <w:t xml:space="preserve">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- 260 с. : ил., табл., схем. - </w:t>
      </w:r>
      <w:proofErr w:type="spellStart"/>
      <w:r w:rsidRPr="0028133D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28133D">
        <w:rPr>
          <w:rFonts w:ascii="Times New Roman" w:hAnsi="Times New Roman"/>
          <w:color w:val="454545"/>
          <w:sz w:val="24"/>
          <w:szCs w:val="24"/>
        </w:rPr>
        <w:t>. в кн. - ISBN 978-5-8265-1428-3 ; То же [Электронный ресурс]. - URL: </w:t>
      </w:r>
      <w:hyperlink r:id="rId67" w:history="1">
        <w:r w:rsidRPr="0028133D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http://biblioclub.ru/index.php?page=book&amp;id=444641</w:t>
        </w:r>
      </w:hyperlink>
      <w:r w:rsidRPr="0028133D">
        <w:rPr>
          <w:rFonts w:ascii="Times New Roman" w:hAnsi="Times New Roman"/>
          <w:color w:val="454545"/>
          <w:sz w:val="24"/>
          <w:szCs w:val="24"/>
        </w:rPr>
        <w:t> .</w:t>
      </w:r>
    </w:p>
    <w:p w14:paraId="5BD45A3A" w14:textId="77777777" w:rsidR="00C973F1" w:rsidRPr="00C973F1" w:rsidRDefault="00C973F1" w:rsidP="00A757A8">
      <w:pPr>
        <w:pStyle w:val="a9"/>
        <w:numPr>
          <w:ilvl w:val="0"/>
          <w:numId w:val="25"/>
        </w:numPr>
        <w:jc w:val="both"/>
        <w:rPr>
          <w:rFonts w:ascii="Times New Roman" w:hAnsi="Times New Roman"/>
          <w:sz w:val="24"/>
          <w:szCs w:val="24"/>
        </w:rPr>
      </w:pPr>
      <w:r w:rsidRPr="00C973F1">
        <w:rPr>
          <w:rFonts w:ascii="Times New Roman" w:hAnsi="Times New Roman"/>
          <w:color w:val="454545"/>
          <w:sz w:val="24"/>
          <w:szCs w:val="24"/>
        </w:rPr>
        <w:t xml:space="preserve">Гусева, А.И. Сети и межсетевые коммуникации: </w:t>
      </w:r>
      <w:proofErr w:type="spellStart"/>
      <w:r w:rsidRPr="00C973F1">
        <w:rPr>
          <w:rFonts w:ascii="Times New Roman" w:hAnsi="Times New Roman"/>
          <w:color w:val="454545"/>
          <w:sz w:val="24"/>
          <w:szCs w:val="24"/>
        </w:rPr>
        <w:t>Windows</w:t>
      </w:r>
      <w:proofErr w:type="spellEnd"/>
      <w:r w:rsidRPr="00C973F1">
        <w:rPr>
          <w:rFonts w:ascii="Times New Roman" w:hAnsi="Times New Roman"/>
          <w:color w:val="454545"/>
          <w:sz w:val="24"/>
          <w:szCs w:val="24"/>
        </w:rPr>
        <w:t xml:space="preserve"> 2000 : учебник / А.И. Гусева. - Москва : Диалог-МИФИ, 2002. - 257 с. : табл., схем., ил. - </w:t>
      </w:r>
      <w:proofErr w:type="spellStart"/>
      <w:r w:rsidRPr="00C973F1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C973F1">
        <w:rPr>
          <w:rFonts w:ascii="Times New Roman" w:hAnsi="Times New Roman"/>
          <w:color w:val="454545"/>
          <w:sz w:val="24"/>
          <w:szCs w:val="24"/>
        </w:rPr>
        <w:t>.: с. 244. - ISBN 5-86404-171-8 ; То же [Электронный ресурс]. - URL: </w:t>
      </w:r>
      <w:hyperlink r:id="rId68" w:history="1">
        <w:r w:rsidRPr="00C973F1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http://biblioclub.ru/index.php?page=book&amp;id=136075</w:t>
        </w:r>
      </w:hyperlink>
      <w:r w:rsidRPr="00C973F1">
        <w:rPr>
          <w:rFonts w:ascii="Times New Roman" w:hAnsi="Times New Roman"/>
          <w:color w:val="454545"/>
          <w:sz w:val="24"/>
          <w:szCs w:val="24"/>
        </w:rPr>
        <w:t> .</w:t>
      </w:r>
    </w:p>
    <w:p w14:paraId="7C96394F" w14:textId="77777777" w:rsidR="00C973F1" w:rsidRPr="00C973F1" w:rsidRDefault="00C973F1" w:rsidP="00A757A8">
      <w:pPr>
        <w:pStyle w:val="a9"/>
        <w:numPr>
          <w:ilvl w:val="0"/>
          <w:numId w:val="25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C973F1">
        <w:rPr>
          <w:rFonts w:ascii="Times New Roman" w:hAnsi="Times New Roman"/>
          <w:sz w:val="24"/>
          <w:szCs w:val="24"/>
        </w:rPr>
        <w:t>Симанков</w:t>
      </w:r>
      <w:proofErr w:type="spellEnd"/>
      <w:r w:rsidRPr="00C973F1">
        <w:rPr>
          <w:rFonts w:ascii="Times New Roman" w:hAnsi="Times New Roman"/>
          <w:sz w:val="24"/>
          <w:szCs w:val="24"/>
        </w:rPr>
        <w:t>, В.С. Методы и алгоритмы поиска информации в Интернете=</w:t>
      </w:r>
      <w:proofErr w:type="spellStart"/>
      <w:r w:rsidRPr="00C973F1">
        <w:rPr>
          <w:rFonts w:ascii="Times New Roman" w:hAnsi="Times New Roman"/>
          <w:sz w:val="24"/>
          <w:szCs w:val="24"/>
        </w:rPr>
        <w:t>Search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methods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and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algorithms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for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information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retrieval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on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the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3F1">
        <w:rPr>
          <w:rFonts w:ascii="Times New Roman" w:hAnsi="Times New Roman"/>
          <w:sz w:val="24"/>
          <w:szCs w:val="24"/>
        </w:rPr>
        <w:t>Internet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 : монография / В.С. </w:t>
      </w:r>
      <w:proofErr w:type="spellStart"/>
      <w:r w:rsidRPr="00C973F1">
        <w:rPr>
          <w:rFonts w:ascii="Times New Roman" w:hAnsi="Times New Roman"/>
          <w:sz w:val="24"/>
          <w:szCs w:val="24"/>
        </w:rPr>
        <w:t>Симанков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, Д.М. Толкачев. - Москва : БИБЛИО-ГЛОБУС, 2017. - 332 с. : граф., схем., ил. - </w:t>
      </w:r>
      <w:proofErr w:type="spellStart"/>
      <w:r w:rsidRPr="00C973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3F1">
        <w:rPr>
          <w:rFonts w:ascii="Times New Roman" w:hAnsi="Times New Roman"/>
          <w:sz w:val="24"/>
          <w:szCs w:val="24"/>
        </w:rPr>
        <w:t xml:space="preserve">. в кн. - ISBN 978-5-9500501-8-3 ; То же [Электронный ресурс]. - URL: </w:t>
      </w:r>
      <w:hyperlink r:id="rId69" w:history="1">
        <w:r w:rsidRPr="00C973F1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http://biblioclub.ru/index.php?page=book&amp;id=499077</w:t>
        </w:r>
      </w:hyperlink>
      <w:r w:rsidRPr="00C973F1">
        <w:rPr>
          <w:rFonts w:ascii="Times New Roman" w:hAnsi="Times New Roman"/>
          <w:sz w:val="24"/>
          <w:szCs w:val="24"/>
        </w:rPr>
        <w:t xml:space="preserve"> .</w:t>
      </w:r>
    </w:p>
    <w:p w14:paraId="2A218E87" w14:textId="77777777" w:rsidR="00F73700" w:rsidRPr="009F76A4" w:rsidRDefault="00F73700" w:rsidP="00AE63ED">
      <w:pPr>
        <w:tabs>
          <w:tab w:val="left" w:pos="1134"/>
        </w:tabs>
        <w:ind w:firstLine="709"/>
        <w:jc w:val="both"/>
        <w:rPr>
          <w:bCs/>
          <w:i/>
          <w:iCs/>
        </w:rPr>
      </w:pPr>
      <w:r w:rsidRPr="009F76A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4658A36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>Казачек Н.Е. Стандартизация разработки ПО: Методическое пособие НГПУ, 2013</w:t>
      </w:r>
    </w:p>
    <w:p w14:paraId="26742A29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Бахтиярова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Л.Н. Интеллектуальные информационные системы. Методические указания по изучению дисциплины для студентов.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65 с.</w:t>
      </w:r>
    </w:p>
    <w:p w14:paraId="518239FD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 xml:space="preserve">Глузман Р.Л. Архитектура ЭВМ и вычислительных систем. Методические рекомендации для студентов специальности «Информационные системы и технологии».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</w:t>
      </w:r>
    </w:p>
    <w:p w14:paraId="0BF7899D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 xml:space="preserve">Казачек Н.Е. Стандартизация разработки программного обеспечения.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Методическе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рекомендации по выполнению курсовой работы.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20 с.</w:t>
      </w:r>
    </w:p>
    <w:p w14:paraId="3266F253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 xml:space="preserve">Костылев Д.С. Проектирование локальной информационной системы организации. Методические указания по выполнению курсовой работы по дисциплине «Локальные информационные системы».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– 25 с.</w:t>
      </w:r>
    </w:p>
    <w:p w14:paraId="326B2D06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Поначугин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А.В. Проектирование корпоративных информационных систем. Методические указания к курсовому проекту по дисциплине «Корпоративные информационные системы» –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>: НГПУ, 2010. – 20 с.</w:t>
      </w:r>
    </w:p>
    <w:p w14:paraId="54AB14F9" w14:textId="77777777" w:rsidR="00F73700" w:rsidRPr="009F76A4" w:rsidRDefault="00F73700" w:rsidP="00A757A8">
      <w:pPr>
        <w:pStyle w:val="a9"/>
        <w:numPr>
          <w:ilvl w:val="0"/>
          <w:numId w:val="1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F76A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Е.П. Интернет-технологии в проектной деятельности: Учеб.-метод. пособие Нижний Новгород: </w:t>
      </w:r>
      <w:proofErr w:type="spellStart"/>
      <w:r w:rsidRPr="009F76A4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9F76A4">
        <w:rPr>
          <w:rFonts w:ascii="Times New Roman" w:hAnsi="Times New Roman"/>
          <w:color w:val="000000"/>
          <w:sz w:val="24"/>
          <w:szCs w:val="24"/>
        </w:rPr>
        <w:t xml:space="preserve"> ун-т, 2014</w:t>
      </w:r>
    </w:p>
    <w:p w14:paraId="42506D79" w14:textId="77777777" w:rsidR="00F73700" w:rsidRPr="009F76A4" w:rsidRDefault="00F73700" w:rsidP="00AE63E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000000"/>
        </w:rPr>
      </w:pPr>
      <w:r w:rsidRPr="009F76A4">
        <w:rPr>
          <w:bCs/>
          <w:i/>
          <w:iCs/>
          <w:color w:val="000000"/>
        </w:rPr>
        <w:t>7.4. Перечень ресурсов информационно-телекоммуникационной сети «Интернет»</w:t>
      </w:r>
    </w:p>
    <w:p w14:paraId="22848CB5" w14:textId="77777777" w:rsidR="00833E83" w:rsidRPr="007764CB" w:rsidRDefault="00833E83" w:rsidP="00A757A8">
      <w:pPr>
        <w:pStyle w:val="af6"/>
        <w:numPr>
          <w:ilvl w:val="0"/>
          <w:numId w:val="30"/>
        </w:numPr>
        <w:rPr>
          <w:color w:val="auto"/>
        </w:rPr>
      </w:pPr>
      <w:r w:rsidRPr="008137E1">
        <w:t xml:space="preserve">Федеральный закон о защите информации http://www.consultant.ru/document/cons_doc_LAW_61798/  </w:t>
      </w:r>
    </w:p>
    <w:p w14:paraId="5216B5BF" w14:textId="77777777" w:rsidR="00833E83" w:rsidRPr="002645DA" w:rsidRDefault="00833E83" w:rsidP="00A757A8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Style w:val="af"/>
        </w:rPr>
      </w:pPr>
      <w:r w:rsidRPr="002645DA">
        <w:t xml:space="preserve">РД 50-34.698-90. Методические указания. Информационная технология. Комплекс стандартов и руководящих документов на автоматизированные системы. Автоматизированные системы. Требования к содержанию документов. Ссылка на электронный ресурс: </w:t>
      </w:r>
      <w:hyperlink r:id="rId70" w:history="1">
        <w:r w:rsidRPr="002645DA">
          <w:rPr>
            <w:rStyle w:val="af"/>
          </w:rPr>
          <w:t>http://goo.gl/Lq7gU2</w:t>
        </w:r>
      </w:hyperlink>
    </w:p>
    <w:p w14:paraId="4C4750DB" w14:textId="77777777" w:rsidR="00833E83" w:rsidRPr="00BF4DF7" w:rsidRDefault="00833E83" w:rsidP="00A757A8">
      <w:pPr>
        <w:pStyle w:val="af6"/>
        <w:numPr>
          <w:ilvl w:val="0"/>
          <w:numId w:val="30"/>
        </w:numPr>
        <w:rPr>
          <w:color w:val="auto"/>
        </w:rPr>
      </w:pPr>
      <w:r w:rsidRPr="00F55106">
        <w:t xml:space="preserve">Курс </w:t>
      </w:r>
      <w:proofErr w:type="spellStart"/>
      <w:r w:rsidRPr="00F55106">
        <w:t>Интуита</w:t>
      </w:r>
      <w:proofErr w:type="spellEnd"/>
      <w:r w:rsidRPr="00F55106">
        <w:t xml:space="preserve"> «Основы тестирования программного обеспечения» </w:t>
      </w:r>
      <w:hyperlink r:id="rId71" w:history="1">
        <w:r w:rsidRPr="00F55106">
          <w:rPr>
            <w:rStyle w:val="af"/>
          </w:rPr>
          <w:t>https://www.intuit.ru/studies/courses/48/48/info</w:t>
        </w:r>
      </w:hyperlink>
    </w:p>
    <w:p w14:paraId="66F5ADAF" w14:textId="77777777" w:rsidR="00833E83" w:rsidRPr="00BF4DF7" w:rsidRDefault="00833E83" w:rsidP="00A757A8">
      <w:pPr>
        <w:pStyle w:val="af6"/>
        <w:numPr>
          <w:ilvl w:val="0"/>
          <w:numId w:val="30"/>
        </w:numPr>
        <w:rPr>
          <w:color w:val="auto"/>
        </w:rPr>
      </w:pPr>
      <w:r w:rsidRPr="00F55106">
        <w:lastRenderedPageBreak/>
        <w:t xml:space="preserve">Куликов С. Тестирование программного обеспечения. </w:t>
      </w:r>
      <w:hyperlink r:id="rId72" w:history="1">
        <w:r w:rsidRPr="00F55106">
          <w:rPr>
            <w:rStyle w:val="af"/>
          </w:rPr>
          <w:t>http://svyatoslav.biz/software_testing_book_download/</w:t>
        </w:r>
      </w:hyperlink>
    </w:p>
    <w:p w14:paraId="7A150164" w14:textId="77777777" w:rsidR="00DA3BD4" w:rsidRDefault="00DA3BD4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2E34BF9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8. Фонды оценочных средств</w:t>
      </w:r>
    </w:p>
    <w:p w14:paraId="34E63FA3" w14:textId="77777777" w:rsidR="00F73700" w:rsidRPr="009F76A4" w:rsidRDefault="00F73700" w:rsidP="009F76A4">
      <w:pPr>
        <w:ind w:firstLine="709"/>
        <w:jc w:val="both"/>
        <w:rPr>
          <w:spacing w:val="-4"/>
        </w:rPr>
      </w:pPr>
      <w:r w:rsidRPr="009F76A4">
        <w:rPr>
          <w:spacing w:val="-4"/>
        </w:rPr>
        <w:t>Фонд оценочных средств представлен в Приложении 1.</w:t>
      </w:r>
    </w:p>
    <w:p w14:paraId="00242231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14:paraId="05405A57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F76A4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10D6795A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F76A4">
        <w:rPr>
          <w:bCs/>
          <w:i/>
        </w:rPr>
        <w:t>9.1. Описание материально-технической базы</w:t>
      </w:r>
    </w:p>
    <w:p w14:paraId="0EFA26F5" w14:textId="77777777" w:rsidR="00F73700" w:rsidRPr="009F76A4" w:rsidRDefault="00F73700" w:rsidP="009F76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9F76A4">
        <w:rPr>
          <w:bCs/>
        </w:rPr>
        <w:t>базой,  обеспечивающей</w:t>
      </w:r>
      <w:proofErr w:type="gramEnd"/>
      <w:r w:rsidRPr="009F76A4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DB54D93" w14:textId="77777777" w:rsidR="00F73700" w:rsidRPr="009F76A4" w:rsidRDefault="00F73700" w:rsidP="00350F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6DC3F4" w14:textId="77777777" w:rsidR="00F73700" w:rsidRPr="009F76A4" w:rsidRDefault="00F73700" w:rsidP="00350F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программного обеспечения</w:t>
      </w:r>
    </w:p>
    <w:p w14:paraId="510324AB" w14:textId="77777777" w:rsidR="00A724B2" w:rsidRPr="00C5089E" w:rsidRDefault="00A724B2" w:rsidP="00A724B2">
      <w:pPr>
        <w:pStyle w:val="afa"/>
        <w:spacing w:line="276" w:lineRule="auto"/>
        <w:ind w:left="360"/>
      </w:pPr>
      <w:r w:rsidRPr="00833E83">
        <w:rPr>
          <w:rFonts w:ascii="Ubuntu" w:eastAsia="Ubuntu" w:hAnsi="Ubuntu" w:cs="Ubuntu"/>
          <w:color w:val="3C3C3C"/>
          <w:lang w:val="en-US"/>
        </w:rPr>
        <w:t>Office</w:t>
      </w:r>
      <w:r w:rsidRPr="00C5089E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Professional</w:t>
      </w:r>
      <w:r w:rsidRPr="00C5089E">
        <w:rPr>
          <w:rFonts w:ascii="Ubuntu" w:eastAsia="Ubuntu" w:hAnsi="Ubuntu" w:cs="Ubuntu"/>
          <w:color w:val="3C3C3C"/>
        </w:rPr>
        <w:t xml:space="preserve"> </w:t>
      </w:r>
      <w:r w:rsidRPr="00833E83">
        <w:rPr>
          <w:rFonts w:ascii="Ubuntu" w:eastAsia="Ubuntu" w:hAnsi="Ubuntu" w:cs="Ubuntu"/>
          <w:color w:val="3C3C3C"/>
          <w:lang w:val="en-US"/>
        </w:rPr>
        <w:t>Plus</w:t>
      </w:r>
      <w:r w:rsidRPr="00C5089E">
        <w:rPr>
          <w:rFonts w:ascii="Ubuntu" w:eastAsia="Ubuntu" w:hAnsi="Ubuntu" w:cs="Ubuntu"/>
          <w:color w:val="3C3C3C"/>
        </w:rPr>
        <w:t xml:space="preserve"> 2013</w:t>
      </w:r>
    </w:p>
    <w:p w14:paraId="00A29F16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MS Project 2010</w:t>
      </w:r>
    </w:p>
    <w:p w14:paraId="79BDBA73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Microsoft Visual Studio</w:t>
      </w:r>
    </w:p>
    <w:p w14:paraId="7EA6B51A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Calibri" w:eastAsia="Calibri" w:hAnsi="Calibri" w:cs="Calibri"/>
          <w:lang w:val="en-US"/>
        </w:rPr>
        <w:t>Microsoft Visio 2013</w:t>
      </w:r>
    </w:p>
    <w:p w14:paraId="5C7E9E67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OpenOffice</w:t>
      </w:r>
    </w:p>
    <w:p w14:paraId="008FCE48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WinRar</w:t>
      </w:r>
      <w:proofErr w:type="spellEnd"/>
    </w:p>
    <w:p w14:paraId="27E9531C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 xml:space="preserve">Mozilla </w:t>
      </w: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FireFox</w:t>
      </w:r>
      <w:proofErr w:type="spellEnd"/>
    </w:p>
    <w:p w14:paraId="3D26206E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Adobe Reader DC</w:t>
      </w:r>
    </w:p>
    <w:p w14:paraId="7AB6F755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proofErr w:type="spellStart"/>
      <w:r w:rsidRPr="00833E83">
        <w:rPr>
          <w:rFonts w:ascii="Ubuntu" w:eastAsia="Ubuntu" w:hAnsi="Ubuntu" w:cs="Ubuntu"/>
          <w:color w:val="3C3C3C"/>
          <w:lang w:val="en-US"/>
        </w:rPr>
        <w:t>WinDj</w:t>
      </w:r>
      <w:proofErr w:type="spellEnd"/>
      <w:r w:rsidRPr="00833E83">
        <w:rPr>
          <w:rFonts w:ascii="Ubuntu" w:eastAsia="Ubuntu" w:hAnsi="Ubuntu" w:cs="Ubuntu"/>
          <w:color w:val="3C3C3C"/>
          <w:lang w:val="en-US"/>
        </w:rPr>
        <w:t xml:space="preserve"> View</w:t>
      </w:r>
    </w:p>
    <w:p w14:paraId="583B7874" w14:textId="77777777" w:rsidR="00A724B2" w:rsidRPr="009A656B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9A656B">
        <w:rPr>
          <w:rFonts w:ascii="Ubuntu" w:eastAsia="Ubuntu" w:hAnsi="Ubuntu" w:cs="Ubuntu"/>
          <w:color w:val="3C3C3C"/>
          <w:lang w:val="en-US"/>
        </w:rPr>
        <w:t xml:space="preserve">RAD Studio 10.1 Berlin Professional Academic </w:t>
      </w:r>
      <w:proofErr w:type="spellStart"/>
      <w:r w:rsidRPr="009A656B">
        <w:rPr>
          <w:rFonts w:ascii="Ubuntu" w:eastAsia="Ubuntu" w:hAnsi="Ubuntu" w:cs="Ubuntu"/>
          <w:color w:val="3C3C3C"/>
          <w:lang w:val="en-US"/>
        </w:rPr>
        <w:t>Concurent</w:t>
      </w:r>
      <w:proofErr w:type="spellEnd"/>
      <w:r w:rsidRPr="009A656B">
        <w:rPr>
          <w:rFonts w:ascii="Ubuntu" w:eastAsia="Ubuntu" w:hAnsi="Ubuntu" w:cs="Ubuntu"/>
          <w:color w:val="3C3C3C"/>
          <w:lang w:val="en-US"/>
        </w:rPr>
        <w:t xml:space="preserve"> License</w:t>
      </w:r>
    </w:p>
    <w:p w14:paraId="7C88EEA7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HTML5 Builder</w:t>
      </w:r>
    </w:p>
    <w:p w14:paraId="2C3867D1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ER/Studio 9.5 Developer</w:t>
      </w:r>
    </w:p>
    <w:p w14:paraId="0AF38D2D" w14:textId="77777777" w:rsidR="00A724B2" w:rsidRPr="00833E83" w:rsidRDefault="00A724B2" w:rsidP="00A724B2">
      <w:pPr>
        <w:pStyle w:val="afa"/>
        <w:spacing w:line="276" w:lineRule="auto"/>
        <w:ind w:left="360"/>
        <w:rPr>
          <w:lang w:val="en-US"/>
        </w:rPr>
      </w:pPr>
      <w:r w:rsidRPr="00833E83">
        <w:rPr>
          <w:rFonts w:ascii="Ubuntu" w:eastAsia="Ubuntu" w:hAnsi="Ubuntu" w:cs="Ubuntu"/>
          <w:color w:val="3C3C3C"/>
          <w:lang w:val="en-US"/>
        </w:rPr>
        <w:t>MySQL 8.0</w:t>
      </w:r>
    </w:p>
    <w:p w14:paraId="3C7BBF6E" w14:textId="77777777" w:rsidR="00F73700" w:rsidRPr="00C5089E" w:rsidRDefault="00F73700" w:rsidP="009F76A4">
      <w:pPr>
        <w:autoSpaceDE w:val="0"/>
        <w:autoSpaceDN w:val="0"/>
        <w:adjustRightInd w:val="0"/>
        <w:ind w:firstLine="709"/>
        <w:jc w:val="both"/>
        <w:rPr>
          <w:b/>
          <w:bCs/>
          <w:lang w:val="en-US"/>
        </w:rPr>
      </w:pPr>
    </w:p>
    <w:p w14:paraId="726BAEC2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Перечень информационных справочных систем</w:t>
      </w:r>
    </w:p>
    <w:p w14:paraId="281C337A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02F77">
        <w:rPr>
          <w:bCs/>
        </w:rPr>
        <w:t>https://www.intuit.ru - официальный сайт Национального открытого университета</w:t>
      </w:r>
    </w:p>
    <w:p w14:paraId="5CEF917B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www.elibrary.ru</w:t>
      </w:r>
      <w:r w:rsidRPr="009F76A4">
        <w:rPr>
          <w:bCs/>
        </w:rPr>
        <w:tab/>
        <w:t xml:space="preserve">    Научная электронная библиотека</w:t>
      </w:r>
    </w:p>
    <w:p w14:paraId="6DAD046E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www.ebiblioteka.ru</w:t>
      </w:r>
      <w:r w:rsidRPr="009F76A4">
        <w:rPr>
          <w:bCs/>
        </w:rPr>
        <w:tab/>
        <w:t xml:space="preserve">   Универсальные базы данных изданий </w:t>
      </w:r>
    </w:p>
    <w:p w14:paraId="218FED9E" w14:textId="77777777" w:rsidR="00702F77" w:rsidRPr="009F76A4" w:rsidRDefault="00702F77" w:rsidP="00702F7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76A4">
        <w:rPr>
          <w:bCs/>
        </w:rPr>
        <w:t>http://window.edu.ru/      Единое окно доступа к образовательным ресурсам</w:t>
      </w:r>
    </w:p>
    <w:p w14:paraId="299B9167" w14:textId="77777777" w:rsidR="00702F77" w:rsidRPr="009F76A4" w:rsidRDefault="00702F77" w:rsidP="009F76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5025EF70" w14:textId="77777777" w:rsidR="00F73700" w:rsidRDefault="00F73700" w:rsidP="009F76A4">
      <w:pPr>
        <w:jc w:val="both"/>
      </w:pPr>
    </w:p>
    <w:p w14:paraId="5A5F7F6A" w14:textId="77777777" w:rsidR="00836E7D" w:rsidRPr="00836E7D" w:rsidRDefault="00836E7D" w:rsidP="00836E7D">
      <w:pPr>
        <w:jc w:val="center"/>
        <w:rPr>
          <w:b/>
        </w:rPr>
      </w:pPr>
      <w:r w:rsidRPr="00836E7D">
        <w:rPr>
          <w:b/>
        </w:rPr>
        <w:t>6. Программа практики не предусмотрена</w:t>
      </w:r>
    </w:p>
    <w:p w14:paraId="1CA7FCA5" w14:textId="77777777" w:rsidR="00C826A3" w:rsidRDefault="00C826A3" w:rsidP="00836E7D">
      <w:pPr>
        <w:jc w:val="both"/>
      </w:pPr>
    </w:p>
    <w:p w14:paraId="7394186F" w14:textId="77777777" w:rsidR="00C826A3" w:rsidRDefault="00C826A3" w:rsidP="00836E7D">
      <w:pPr>
        <w:jc w:val="both"/>
      </w:pPr>
    </w:p>
    <w:p w14:paraId="137A5A01" w14:textId="77777777" w:rsidR="00C826A3" w:rsidRDefault="00C826A3" w:rsidP="00C826A3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61D8F">
        <w:rPr>
          <w:b/>
          <w:bCs/>
        </w:rPr>
        <w:t>7. ПРОГРАММА ИТОГОВОЙ АТТЕСТАЦИИ</w:t>
      </w:r>
    </w:p>
    <w:p w14:paraId="57DB9F9E" w14:textId="77777777" w:rsidR="00C826A3" w:rsidRPr="00561D8F" w:rsidRDefault="00C826A3" w:rsidP="00C826A3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14:paraId="1F8766A3" w14:textId="77777777" w:rsidR="00C826A3" w:rsidRPr="00561D8F" w:rsidRDefault="00C826A3" w:rsidP="00C826A3">
      <w:pPr>
        <w:pStyle w:val="a9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61D8F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14:paraId="287946D2" w14:textId="77777777" w:rsidR="00C826A3" w:rsidRPr="00561D8F" w:rsidRDefault="00C826A3" w:rsidP="00C826A3">
      <w:pPr>
        <w:tabs>
          <w:tab w:val="left" w:pos="1320"/>
        </w:tabs>
        <w:ind w:firstLine="709"/>
        <w:jc w:val="both"/>
      </w:pPr>
    </w:p>
    <w:p w14:paraId="4F9EA454" w14:textId="77777777" w:rsidR="00C826A3" w:rsidRPr="00561D8F" w:rsidRDefault="00C826A3" w:rsidP="00C826A3">
      <w:pPr>
        <w:tabs>
          <w:tab w:val="left" w:pos="1320"/>
        </w:tabs>
        <w:ind w:firstLine="709"/>
        <w:jc w:val="both"/>
      </w:pPr>
      <w:proofErr w:type="spellStart"/>
      <w:r w:rsidRPr="00561D8F">
        <w:rPr>
          <w:lang w:val="en-US"/>
        </w:rPr>
        <w:t>R</w:t>
      </w:r>
      <w:r w:rsidRPr="00561D8F">
        <w:rPr>
          <w:vertAlign w:val="subscript"/>
          <w:lang w:val="en-US"/>
        </w:rPr>
        <w:t>j</w:t>
      </w:r>
      <w:proofErr w:type="spellEnd"/>
      <w:r w:rsidRPr="00561D8F">
        <w:rPr>
          <w:vertAlign w:val="superscript"/>
        </w:rPr>
        <w:t>мод.</w:t>
      </w:r>
      <w:r w:rsidRPr="00561D8F">
        <w:t xml:space="preserve"> = </w:t>
      </w:r>
      <w:r w:rsidRPr="00C826A3">
        <w:fldChar w:fldCharType="begin"/>
      </w:r>
      <w:r w:rsidRPr="00C826A3">
        <w:instrText xml:space="preserve"> QUOTE </w:instrText>
      </w:r>
      <w:r w:rsidR="00F440E8">
        <w:rPr>
          <w:noProof/>
          <w:position w:val="-18"/>
        </w:rPr>
        <w:pict w14:anchorId="39917B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6" type="#_x0000_t75" alt="" style="width:224pt;height:25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705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851705&quot; wsp:rsidP=&quot;00851705&quot;&gt;&lt;m:oMathPara&gt;&lt;m:oMath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1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2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3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3&lt;/m:t&gt;&lt;/m:r&gt;&lt;/m:sub&gt;&lt;/m:sSub&gt;&lt;m:r&gt;&lt;w:rPr&gt;&lt;w:rFonts w:ascii=&quot;Cambria Math&quot; w:h-ansi=&quot;Cambria Math&quot;/&gt;&lt;wx:font wx:val=&quot;Cambria Math&quot;/&gt;&lt;w:i/&gt;&lt;/w:rPr&gt;&lt;m:t&gt;+вА¶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n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n&lt;/m:t&gt;&lt;/m:r&gt;&lt;/m:sub&gt;&lt;/m:sSub&gt;&lt;m:r&gt;&lt;w:rPr&gt;&lt;w:rFonts w:ascii=&quot;Cambria Math&quot; w:h-ansi=&quot;Cambria Math&quot;/&gt;&lt;wx:font wx:val=&quot;Cambria Math&quot;/&gt;&lt;w:i/&gt;&lt;/w:rPr&gt;&lt;m:t&gt;+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њ—А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–њ—А&lt;/m:t&gt;&lt;/m:r&gt;&lt;/m:sub&gt;&lt;/m:sSub&gt;&lt;m:r&gt;&lt;w:rPr&gt;&lt;w:rFonts w:ascii=&quot;Cambria Math&quot; w:h-ansi=&quot;Cambria Math&quot;/&gt;&lt;wx:font wx:val=&quot;Cambria Math&quot;/&gt;&lt;w:i/&gt;&lt;/w:rPr&gt;&lt;m:t&gt;+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Ї—Г—А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–Ї—Г—А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/w:rPr&gt;&lt;m:t&gt;1  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/w:rPr&gt;&lt;m:t&gt;2 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/w:rPr&gt;&lt;m:t&gt;3&lt;/m:t&gt;&lt;/m:r&gt;&lt;/m:sub&gt;&lt;/m:sSub&gt;&lt;m:r&gt;&lt;w:rPr&gt;&lt;w:rFonts w:ascii=&quot;Cambria Math&quot; w:h-ansi=&quot;Cambria Math&quot;/&gt;&lt;wx:font wx:val=&quot;Cambria Math&quot;/&gt;&lt;w:i/&gt;&lt;/w:rPr&gt;&lt;m:t&gt;+вА¶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n&lt;/m:t&gt;&lt;/m:r&gt;&lt;/m:sub&gt;&lt;/m:sSub&gt;&lt;m:r&gt;&lt;w:rPr&gt;&lt;w:rFonts w:ascii=&quot;Cambria Math&quot; w:h-ansi=&quot;Cambria Math&quot;/&gt;&lt;wx:font wx:val=&quot;Cambria Math&quot;/&gt;&lt;w:i/&gt;&lt;/w:rPr&gt;&lt;m:t&gt;+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њ—А 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Ї—Г—А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3" o:title="" chromakey="white"/>
          </v:shape>
        </w:pict>
      </w:r>
      <w:r w:rsidRPr="00C826A3">
        <w:instrText xml:space="preserve"> </w:instrText>
      </w:r>
      <w:r w:rsidRPr="00C826A3">
        <w:fldChar w:fldCharType="separate"/>
      </w:r>
      <w:r w:rsidR="00F440E8">
        <w:rPr>
          <w:noProof/>
          <w:position w:val="-18"/>
        </w:rPr>
        <w:pict w14:anchorId="3F838E78">
          <v:shape id="_x0000_i1045" type="#_x0000_t75" alt="" style="width:224pt;height:25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705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851705&quot; wsp:rsidP=&quot;00851705&quot;&gt;&lt;m:oMathPara&gt;&lt;m:oMath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1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2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3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3&lt;/m:t&gt;&lt;/m:r&gt;&lt;/m:sub&gt;&lt;/m:sSub&gt;&lt;m:r&gt;&lt;w:rPr&gt;&lt;w:rFonts w:ascii=&quot;Cambria Math&quot; w:h-ansi=&quot;Cambria Math&quot;/&gt;&lt;wx:font wx:val=&quot;Cambria Math&quot;/&gt;&lt;w:i/&gt;&lt;/w:rPr&gt;&lt;m:t&gt;+вА¶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n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n&lt;/m:t&gt;&lt;/m:r&gt;&lt;/m:sub&gt;&lt;/m:sSub&gt;&lt;m:r&gt;&lt;w:rPr&gt;&lt;w:rFonts w:ascii=&quot;Cambria Math&quot; w:h-ansi=&quot;Cambria Math&quot;/&gt;&lt;wx:font wx:val=&quot;Cambria Math&quot;/&gt;&lt;w:i/&gt;&lt;/w:rPr&gt;&lt;m:t&gt;+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њ—А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–њ—А&lt;/m:t&gt;&lt;/m:r&gt;&lt;/m:sub&gt;&lt;/m:sSub&gt;&lt;m:r&gt;&lt;w:rPr&gt;&lt;w:rFonts w:ascii=&quot;Cambria Math&quot; w:h-ansi=&quot;Cambria Math&quot;/&gt;&lt;wx:font wx:val=&quot;Cambria Math&quot;/&gt;&lt;w:i/&gt;&lt;/w:rPr&gt;&lt;m:t&gt;+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Ї—Г—А &lt;/m:t&gt;&lt;/m:r&gt;&lt;/m:sub&gt;&lt;/m:sSub&gt;&lt;m:r&gt;&lt;w:rPr&gt;&lt;w:rFonts w:ascii=&quot;Cambria Math&quot; w:h-ansi=&quot;Cambria Math&quot;/&gt;&lt;wx:font wx:val=&quot;Cambria Math&quot;/&gt;&lt;w:i/&gt;&lt;/w:rPr&gt;&lt;m:t&gt;¬Ј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–Ї—Г—А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/w:rPr&gt;&lt;m:t&gt;1  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/w:rPr&gt;&lt;m:t&gt;2 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/w:rPr&gt;&lt;m:t&gt;3&lt;/m:t&gt;&lt;/m:r&gt;&lt;/m:sub&gt;&lt;/m:sSub&gt;&lt;m:r&gt;&lt;w:rPr&gt;&lt;w:rFonts w:ascii=&quot;Cambria Math&quot; w:h-ansi=&quot;Cambria Math&quot;/&gt;&lt;wx:font wx:val=&quot;Cambria Math&quot;/&gt;&lt;w:i/&gt;&lt;/w:rPr&gt;&lt;m:t&gt;+вА¶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n&lt;/m:t&gt;&lt;/m:r&gt;&lt;/m:sub&gt;&lt;/m:sSub&gt;&lt;m:r&gt;&lt;w:rPr&gt;&lt;w:rFonts w:ascii=&quot;Cambria Math&quot; w:h-ansi=&quot;Cambria Math&quot;/&gt;&lt;wx:font wx:val=&quot;Cambria Math&quot;/&gt;&lt;w:i/&gt;&lt;/w:rPr&gt;&lt;m:t&gt;+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њ—А &lt;/m:t&gt;&lt;/m: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k&lt;/m:t&gt;&lt;/m:r&gt;&lt;/m:e&gt;&lt;m:sub&gt;&lt;m:r&gt;&lt;w:rPr&gt;&lt;w:rFonts w:ascii=&quot;Cambria Math&quot; w:h-ansi=&quot;Cambria Math&quot;/&gt;&lt;wx:font wx:val=&quot;Cambria Math&quot;/&gt;&lt;w:i/&gt;&lt;/w:rPr&gt;&lt;m:t&gt;–Ї—Г—А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3" o:title="" chromakey="white"/>
          </v:shape>
        </w:pict>
      </w:r>
      <w:r w:rsidRPr="00C826A3">
        <w:fldChar w:fldCharType="end"/>
      </w:r>
    </w:p>
    <w:p w14:paraId="141313A5" w14:textId="77777777" w:rsidR="00C826A3" w:rsidRPr="00561D8F" w:rsidRDefault="00C826A3" w:rsidP="00C826A3">
      <w:pPr>
        <w:ind w:firstLine="709"/>
        <w:jc w:val="both"/>
      </w:pPr>
    </w:p>
    <w:p w14:paraId="3AE54E59" w14:textId="77777777" w:rsidR="00C826A3" w:rsidRPr="00561D8F" w:rsidRDefault="00C826A3" w:rsidP="00C826A3">
      <w:pPr>
        <w:ind w:firstLine="709"/>
        <w:jc w:val="both"/>
      </w:pPr>
      <w:r w:rsidRPr="00561D8F">
        <w:lastRenderedPageBreak/>
        <w:t>Где:</w:t>
      </w:r>
    </w:p>
    <w:p w14:paraId="09FB8906" w14:textId="77777777" w:rsidR="00C826A3" w:rsidRPr="00561D8F" w:rsidRDefault="00C826A3" w:rsidP="00C826A3">
      <w:pPr>
        <w:ind w:firstLine="709"/>
        <w:jc w:val="both"/>
        <w:rPr>
          <w:vertAlign w:val="superscript"/>
        </w:rPr>
      </w:pPr>
      <w:proofErr w:type="spellStart"/>
      <w:r w:rsidRPr="00561D8F">
        <w:rPr>
          <w:lang w:val="en-US"/>
        </w:rPr>
        <w:t>R</w:t>
      </w:r>
      <w:r w:rsidRPr="00561D8F">
        <w:rPr>
          <w:vertAlign w:val="subscript"/>
          <w:lang w:val="en-US"/>
        </w:rPr>
        <w:t>j</w:t>
      </w:r>
      <w:proofErr w:type="spellEnd"/>
      <w:proofErr w:type="gramStart"/>
      <w:r w:rsidRPr="00561D8F">
        <w:rPr>
          <w:vertAlign w:val="superscript"/>
        </w:rPr>
        <w:t>мод.</w:t>
      </w:r>
      <w:r w:rsidRPr="00561D8F">
        <w:t>–</w:t>
      </w:r>
      <w:proofErr w:type="gramEnd"/>
      <w:r w:rsidRPr="00561D8F">
        <w:t xml:space="preserve">  рейтинговый балл студента </w:t>
      </w:r>
      <w:r w:rsidRPr="00561D8F">
        <w:rPr>
          <w:lang w:val="en-US"/>
        </w:rPr>
        <w:t>j</w:t>
      </w:r>
      <w:r w:rsidRPr="00561D8F">
        <w:t xml:space="preserve"> по модулю;</w:t>
      </w:r>
    </w:p>
    <w:p w14:paraId="11C452BF" w14:textId="77777777" w:rsidR="00C826A3" w:rsidRPr="00C826A3" w:rsidRDefault="00C826A3" w:rsidP="00C826A3">
      <w:pPr>
        <w:ind w:firstLine="709"/>
        <w:jc w:val="both"/>
      </w:pP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6"/>
        </w:rPr>
        <w:pict w14:anchorId="77FB5F69">
          <v:shape id="_x0000_i1044" type="#_x0000_t75" alt="" style="width:12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5E10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225E10&quot; wsp:rsidP=&quot;00225E10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4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6"/>
        </w:rPr>
        <w:pict w14:anchorId="5EEDF960">
          <v:shape id="_x0000_i1043" type="#_x0000_t75" alt="" style="width:12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5E10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225E10&quot; wsp:rsidP=&quot;00225E10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4" o:title="" chromakey="white"/>
          </v:shape>
        </w:pict>
      </w:r>
      <w:r w:rsidRPr="00913FAD">
        <w:fldChar w:fldCharType="end"/>
      </w:r>
      <w:r w:rsidRPr="00C826A3">
        <w:t xml:space="preserve">, </w:t>
      </w: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6"/>
        </w:rPr>
        <w:pict w14:anchorId="033D4D1B">
          <v:shape id="_x0000_i1042" type="#_x0000_t75" alt="" style="width:12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29A6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B929A6&quot; wsp:rsidP=&quot;00B929A6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5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6"/>
        </w:rPr>
        <w:pict w14:anchorId="2E36868A">
          <v:shape id="_x0000_i1041" type="#_x0000_t75" alt="" style="width:12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29A6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B929A6&quot; wsp:rsidP=&quot;00B929A6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5" o:title="" chromakey="white"/>
          </v:shape>
        </w:pict>
      </w:r>
      <w:r w:rsidRPr="00913FAD">
        <w:fldChar w:fldCharType="end"/>
      </w:r>
      <w:r w:rsidRPr="00C826A3">
        <w:t>,…</w:t>
      </w: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6"/>
        </w:rPr>
        <w:pict w14:anchorId="6FE5F424">
          <v:shape id="_x0000_i1040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026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404026&quot; wsp:rsidP=&quot;00404026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6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6"/>
        </w:rPr>
        <w:pict w14:anchorId="56BFF48F">
          <v:shape id="_x0000_i1039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026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404026&quot; wsp:rsidP=&quot;00404026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6" o:title="" chromakey="white"/>
          </v:shape>
        </w:pict>
      </w:r>
      <w:r w:rsidRPr="00913FAD">
        <w:fldChar w:fldCharType="end"/>
      </w:r>
      <w:r w:rsidRPr="00C826A3">
        <w:t xml:space="preserve"> – зачетные единицы дисциплин, входящих в модуль, </w:t>
      </w:r>
    </w:p>
    <w:p w14:paraId="33A71944" w14:textId="77777777" w:rsidR="00C826A3" w:rsidRPr="00C826A3" w:rsidRDefault="00C826A3" w:rsidP="00C826A3">
      <w:pPr>
        <w:ind w:firstLine="709"/>
        <w:jc w:val="both"/>
      </w:pP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8"/>
        </w:rPr>
        <w:pict w14:anchorId="6FE07513">
          <v:shape id="_x0000_i1038" type="#_x0000_t75" alt="" style="width:17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17E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0D117E&quot; wsp:rsidP=&quot;000D117E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њ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7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8"/>
        </w:rPr>
        <w:pict w14:anchorId="20528A41">
          <v:shape id="_x0000_i1037" type="#_x0000_t75" alt="" style="width:17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17E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0D117E&quot; wsp:rsidP=&quot;000D117E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њ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7" o:title="" chromakey="white"/>
          </v:shape>
        </w:pict>
      </w:r>
      <w:r w:rsidRPr="00913FAD">
        <w:fldChar w:fldCharType="end"/>
      </w:r>
      <w:r w:rsidRPr="00C826A3">
        <w:t xml:space="preserve"> – зачетная единица по практике, </w:t>
      </w: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8"/>
        </w:rPr>
        <w:pict w14:anchorId="0EF83C28">
          <v:shape id="_x0000_i1036" type="#_x0000_t75" alt="" style="width:21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5E0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CD5E01&quot; wsp:rsidP=&quot;00CD5E01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Ї—Г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8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8"/>
        </w:rPr>
        <w:pict w14:anchorId="041D1A5F">
          <v:shape id="_x0000_i1035" type="#_x0000_t75" alt="" style="width:21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5E0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CD5E01&quot; wsp:rsidP=&quot;00CD5E01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Ї—Г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8" o:title="" chromakey="white"/>
          </v:shape>
        </w:pict>
      </w:r>
      <w:r w:rsidRPr="00913FAD">
        <w:fldChar w:fldCharType="end"/>
      </w:r>
      <w:r w:rsidRPr="00C826A3">
        <w:t xml:space="preserve"> </w:t>
      </w:r>
      <w:proofErr w:type="gramStart"/>
      <w:r w:rsidRPr="00C826A3">
        <w:t>–  зачетная</w:t>
      </w:r>
      <w:proofErr w:type="gramEnd"/>
      <w:r w:rsidRPr="00C826A3">
        <w:t xml:space="preserve"> единица по курсовой работе;</w:t>
      </w:r>
    </w:p>
    <w:p w14:paraId="2C81222B" w14:textId="77777777" w:rsidR="00C826A3" w:rsidRPr="00561D8F" w:rsidRDefault="00C826A3" w:rsidP="00C826A3">
      <w:pPr>
        <w:ind w:firstLine="709"/>
        <w:jc w:val="both"/>
      </w:pP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6"/>
        </w:rPr>
        <w:pict w14:anchorId="10F1138B">
          <v:shape id="_x0000_i1034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4672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594672&quot; wsp:rsidP=&quot;00594672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9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6"/>
        </w:rPr>
        <w:pict w14:anchorId="6493E551">
          <v:shape id="_x0000_i1033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4672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594672&quot; wsp:rsidP=&quot;00594672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9" o:title="" chromakey="white"/>
          </v:shape>
        </w:pict>
      </w:r>
      <w:r w:rsidRPr="00913FAD">
        <w:fldChar w:fldCharType="end"/>
      </w:r>
      <w:r w:rsidRPr="00C826A3">
        <w:t xml:space="preserve">, </w:t>
      </w: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6"/>
        </w:rPr>
        <w:pict w14:anchorId="3157F9C8">
          <v:shape id="_x0000_i1032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484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7B6484&quot; wsp:rsidP=&quot;007B6484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0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6"/>
        </w:rPr>
        <w:pict w14:anchorId="4CBBE511">
          <v:shape id="_x0000_i1031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484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7B6484&quot; wsp:rsidP=&quot;007B6484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0" o:title="" chromakey="white"/>
          </v:shape>
        </w:pict>
      </w:r>
      <w:r w:rsidRPr="00913FAD">
        <w:fldChar w:fldCharType="end"/>
      </w:r>
      <w:r w:rsidRPr="00C826A3">
        <w:t xml:space="preserve">, … </w:t>
      </w: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6"/>
        </w:rPr>
        <w:pict w14:anchorId="0C8C38AE">
          <v:shape id="_x0000_i1030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AF1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B97AF1&quot; wsp:rsidP=&quot;00B97AF1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1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6"/>
        </w:rPr>
        <w:pict w14:anchorId="6002E3C4">
          <v:shape id="_x0000_i1029" type="#_x0000_t75" alt="" style="width:13pt;height:13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AF1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B97AF1&quot; wsp:rsidP=&quot;00B97AF1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1" o:title="" chromakey="white"/>
          </v:shape>
        </w:pict>
      </w:r>
      <w:r w:rsidRPr="00913FAD">
        <w:fldChar w:fldCharType="end"/>
      </w:r>
      <w:r w:rsidRPr="00C826A3">
        <w:t xml:space="preserve"> – рейтинговые баллы студента по дисциплинам модуля,</w:t>
      </w:r>
    </w:p>
    <w:p w14:paraId="710884A4" w14:textId="77777777" w:rsidR="00C826A3" w:rsidRPr="00C826A3" w:rsidRDefault="00C826A3" w:rsidP="00C826A3">
      <w:pPr>
        <w:ind w:firstLine="709"/>
        <w:jc w:val="both"/>
      </w:pP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8"/>
        </w:rPr>
        <w:pict w14:anchorId="1F34E1FB">
          <v:shape id="_x0000_i1028" type="#_x0000_t75" alt="" style="width:17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ACF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B67ACF&quot; wsp:rsidP=&quot;00B67ACF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њ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2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8"/>
        </w:rPr>
        <w:pict w14:anchorId="5F700CBC">
          <v:shape id="_x0000_i1027" type="#_x0000_t75" alt="" style="width:17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ACF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B67ACF&quot; wsp:rsidP=&quot;00B67ACF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њ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2" o:title="" chromakey="white"/>
          </v:shape>
        </w:pict>
      </w:r>
      <w:r w:rsidRPr="00913FAD">
        <w:fldChar w:fldCharType="end"/>
      </w:r>
      <w:r w:rsidRPr="00C826A3">
        <w:t xml:space="preserve">, </w:t>
      </w:r>
      <w:r w:rsidRPr="00913FAD">
        <w:fldChar w:fldCharType="begin"/>
      </w:r>
      <w:r w:rsidRPr="00913FAD">
        <w:instrText xml:space="preserve"> QUOTE </w:instrText>
      </w:r>
      <w:r w:rsidR="00F440E8">
        <w:rPr>
          <w:noProof/>
          <w:position w:val="-8"/>
        </w:rPr>
        <w:pict w14:anchorId="2F1C8313">
          <v:shape id="_x0000_i1026" type="#_x0000_t75" alt="" style="width:23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03F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8D103F&quot; wsp:rsidP=&quot;008D103F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Ї—Г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3" o:title="" chromakey="white"/>
          </v:shape>
        </w:pict>
      </w:r>
      <w:r w:rsidRPr="00913FAD">
        <w:instrText xml:space="preserve"> </w:instrText>
      </w:r>
      <w:r w:rsidRPr="00913FAD">
        <w:fldChar w:fldCharType="separate"/>
      </w:r>
      <w:r w:rsidR="00F440E8">
        <w:rPr>
          <w:noProof/>
          <w:position w:val="-8"/>
        </w:rPr>
        <w:pict w14:anchorId="078BBBEE">
          <v:shape id="_x0000_i1025" type="#_x0000_t75" alt="" style="width:23pt;height:16pt;mso-width-percent:0;mso-height-percent:0;mso-width-percent:0;mso-height-percent:0" equationxml="&lt;?xml version=&quot;1.0&quot; encoding=&quot;UTF-8&quot; standalone=&quot;yes&quot;?&gt;&#13;&#13;&#13;&#13;&#13;&#13;&#10;&lt;?mso-application progid=&quot;Word.Document&quot;?&gt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shapeDefaults&gt;&lt;o:shapedefaults v:ext=&quot;edit&quot; spidmax=&quot;1026&quot;/&gt;&lt;o:shapelayout v:ext=&quot;edit&quot;&gt;&lt;o:idmap v:ext=&quot;edit&quot; data=&quot;1&quot;/&gt;&lt;/o:shapelayout&gt;&lt;/w:shapeDefaults&gt;&lt;w:docPr&gt;&lt;w:view w:val=&quot;print&quot;/&gt;&lt;w:zoom w:percent=&quot;115&quot;/&gt;&lt;w:stylePaneFormatFilter w:val=&quot;3F01&quot;/&gt;&lt;w:defaultTabStop w:val=&quot;708&quot;/&gt;&lt;w:characterSpacingControl w:val=&quot;DontCompress&quot;/&gt;&lt;w:webPageEncoding w:val=&quot;windows-1251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E7085&quot;/&gt;&lt;wsp:rsid wsp:val=&quot;00000734&quot;/&gt;&lt;wsp:rsid wsp:val=&quot;00000C43&quot;/&gt;&lt;wsp:rsid wsp:val=&quot;00000E7A&quot;/&gt;&lt;wsp:rsid wsp:val=&quot;00000FD1&quot;/&gt;&lt;wsp:rsid wsp:val=&quot;000022CB&quot;/&gt;&lt;wsp:rsid wsp:val=&quot;00002EE7&quot;/&gt;&lt;wsp:rsid wsp:val=&quot;00003088&quot;/&gt;&lt;wsp:rsid wsp:val=&quot;00004D7B&quot;/&gt;&lt;wsp:rsid wsp:val=&quot;00005266&quot;/&gt;&lt;wsp:rsid wsp:val=&quot;00010379&quot;/&gt;&lt;wsp:rsid wsp:val=&quot;000126F1&quot;/&gt;&lt;wsp:rsid wsp:val=&quot;000131DF&quot;/&gt;&lt;wsp:rsid wsp:val=&quot;00013531&quot;/&gt;&lt;wsp:rsid wsp:val=&quot;00014A85&quot;/&gt;&lt;wsp:rsid wsp:val=&quot;00014F61&quot;/&gt;&lt;wsp:rsid wsp:val=&quot;000156CB&quot;/&gt;&lt;wsp:rsid wsp:val=&quot;00015EAE&quot;/&gt;&lt;wsp:rsid wsp:val=&quot;000203BB&quot;/&gt;&lt;wsp:rsid wsp:val=&quot;00022D27&quot;/&gt;&lt;wsp:rsid wsp:val=&quot;00023597&quot;/&gt;&lt;wsp:rsid wsp:val=&quot;00023803&quot;/&gt;&lt;wsp:rsid wsp:val=&quot;0002441D&quot;/&gt;&lt;wsp:rsid wsp:val=&quot;000245B6&quot;/&gt;&lt;wsp:rsid wsp:val=&quot;000250C4&quot;/&gt;&lt;wsp:rsid wsp:val=&quot;00026486&quot;/&gt;&lt;wsp:rsid wsp:val=&quot;0002741F&quot;/&gt;&lt;wsp:rsid wsp:val=&quot;000305CE&quot;/&gt;&lt;wsp:rsid wsp:val=&quot;00030A50&quot;/&gt;&lt;wsp:rsid wsp:val=&quot;00031811&quot;/&gt;&lt;wsp:rsid wsp:val=&quot;000326D4&quot;/&gt;&lt;wsp:rsid wsp:val=&quot;000326DD&quot;/&gt;&lt;wsp:rsid wsp:val=&quot;00033038&quot;/&gt;&lt;wsp:rsid wsp:val=&quot;00033E6B&quot;/&gt;&lt;wsp:rsid wsp:val=&quot;000424BD&quot;/&gt;&lt;wsp:rsid wsp:val=&quot;00042F88&quot;/&gt;&lt;wsp:rsid wsp:val=&quot;00045172&quot;/&gt;&lt;wsp:rsid wsp:val=&quot;00045B60&quot;/&gt;&lt;wsp:rsid wsp:val=&quot;00050C4D&quot;/&gt;&lt;wsp:rsid wsp:val=&quot;00052330&quot;/&gt;&lt;wsp:rsid wsp:val=&quot;0005369F&quot;/&gt;&lt;wsp:rsid wsp:val=&quot;00053BCD&quot;/&gt;&lt;wsp:rsid wsp:val=&quot;00056742&quot;/&gt;&lt;wsp:rsid wsp:val=&quot;000567F0&quot;/&gt;&lt;wsp:rsid wsp:val=&quot;000574E6&quot;/&gt;&lt;wsp:rsid wsp:val=&quot;00057D76&quot;/&gt;&lt;wsp:rsid wsp:val=&quot;000606FC&quot;/&gt;&lt;wsp:rsid wsp:val=&quot;00062317&quot;/&gt;&lt;wsp:rsid wsp:val=&quot;000624E8&quot;/&gt;&lt;wsp:rsid wsp:val=&quot;00062BB9&quot;/&gt;&lt;wsp:rsid wsp:val=&quot;0006578C&quot;/&gt;&lt;wsp:rsid wsp:val=&quot;00066502&quot;/&gt;&lt;wsp:rsid wsp:val=&quot;00066621&quot;/&gt;&lt;wsp:rsid wsp:val=&quot;00070D9C&quot;/&gt;&lt;wsp:rsid wsp:val=&quot;00072A46&quot;/&gt;&lt;wsp:rsid wsp:val=&quot;00072AF5&quot;/&gt;&lt;wsp:rsid wsp:val=&quot;000735BA&quot;/&gt;&lt;wsp:rsid wsp:val=&quot;00073DE0&quot;/&gt;&lt;wsp:rsid wsp:val=&quot;00077A8E&quot;/&gt;&lt;wsp:rsid wsp:val=&quot;000845EB&quot;/&gt;&lt;wsp:rsid wsp:val=&quot;00084D77&quot;/&gt;&lt;wsp:rsid wsp:val=&quot;00091979&quot;/&gt;&lt;wsp:rsid wsp:val=&quot;00091BB0&quot;/&gt;&lt;wsp:rsid wsp:val=&quot;00091C68&quot;/&gt;&lt;wsp:rsid wsp:val=&quot;00094242&quot;/&gt;&lt;wsp:rsid wsp:val=&quot;0009603E&quot;/&gt;&lt;wsp:rsid wsp:val=&quot;00097AD1&quot;/&gt;&lt;wsp:rsid wsp:val=&quot;000A2CB3&quot;/&gt;&lt;wsp:rsid wsp:val=&quot;000A2F95&quot;/&gt;&lt;wsp:rsid wsp:val=&quot;000A6A4A&quot;/&gt;&lt;wsp:rsid wsp:val=&quot;000B05CD&quot;/&gt;&lt;wsp:rsid wsp:val=&quot;000B37C0&quot;/&gt;&lt;wsp:rsid wsp:val=&quot;000B3B15&quot;/&gt;&lt;wsp:rsid wsp:val=&quot;000B53BE&quot;/&gt;&lt;wsp:rsid wsp:val=&quot;000B7444&quot;/&gt;&lt;wsp:rsid wsp:val=&quot;000C0E31&quot;/&gt;&lt;wsp:rsid wsp:val=&quot;000C147F&quot;/&gt;&lt;wsp:rsid wsp:val=&quot;000C2162&quot;/&gt;&lt;wsp:rsid wsp:val=&quot;000C3A09&quot;/&gt;&lt;wsp:rsid wsp:val=&quot;000C5332&quot;/&gt;&lt;wsp:rsid wsp:val=&quot;000C5D79&quot;/&gt;&lt;wsp:rsid wsp:val=&quot;000C6A7B&quot;/&gt;&lt;wsp:rsid wsp:val=&quot;000C7D92&quot;/&gt;&lt;wsp:rsid wsp:val=&quot;000C7F46&quot;/&gt;&lt;wsp:rsid wsp:val=&quot;000D05D3&quot;/&gt;&lt;wsp:rsid wsp:val=&quot;000D1BC4&quot;/&gt;&lt;wsp:rsid wsp:val=&quot;000D289A&quot;/&gt;&lt;wsp:rsid wsp:val=&quot;000D2ACB&quot;/&gt;&lt;wsp:rsid wsp:val=&quot;000D729C&quot;/&gt;&lt;wsp:rsid wsp:val=&quot;000D735C&quot;/&gt;&lt;wsp:rsid wsp:val=&quot;000D7BEB&quot;/&gt;&lt;wsp:rsid wsp:val=&quot;000E0F24&quot;/&gt;&lt;wsp:rsid wsp:val=&quot;000E10C5&quot;/&gt;&lt;wsp:rsid wsp:val=&quot;000E114E&quot;/&gt;&lt;wsp:rsid wsp:val=&quot;000E2412&quot;/&gt;&lt;wsp:rsid wsp:val=&quot;000E24B9&quot;/&gt;&lt;wsp:rsid wsp:val=&quot;000E428A&quot;/&gt;&lt;wsp:rsid wsp:val=&quot;000F288A&quot;/&gt;&lt;wsp:rsid wsp:val=&quot;000F2B93&quot;/&gt;&lt;wsp:rsid wsp:val=&quot;000F385D&quot;/&gt;&lt;wsp:rsid wsp:val=&quot;000F3CF3&quot;/&gt;&lt;wsp:rsid wsp:val=&quot;000F4B24&quot;/&gt;&lt;wsp:rsid wsp:val=&quot;000F4EAE&quot;/&gt;&lt;wsp:rsid wsp:val=&quot;00100DC1&quot;/&gt;&lt;wsp:rsid wsp:val=&quot;00103180&quot;/&gt;&lt;wsp:rsid wsp:val=&quot;001044E7&quot;/&gt;&lt;wsp:rsid wsp:val=&quot;0010452A&quot;/&gt;&lt;wsp:rsid wsp:val=&quot;00105853&quot;/&gt;&lt;wsp:rsid wsp:val=&quot;0010589F&quot;/&gt;&lt;wsp:rsid wsp:val=&quot;00105904&quot;/&gt;&lt;wsp:rsid wsp:val=&quot;00105CA6&quot;/&gt;&lt;wsp:rsid wsp:val=&quot;00105CB9&quot;/&gt;&lt;wsp:rsid wsp:val=&quot;00106336&quot;/&gt;&lt;wsp:rsid wsp:val=&quot;0011268D&quot;/&gt;&lt;wsp:rsid wsp:val=&quot;0011363E&quot;/&gt;&lt;wsp:rsid wsp:val=&quot;0011511E&quot;/&gt;&lt;wsp:rsid wsp:val=&quot;0011529D&quot;/&gt;&lt;wsp:rsid wsp:val=&quot;00115D9D&quot;/&gt;&lt;wsp:rsid wsp:val=&quot;00116854&quot;/&gt;&lt;wsp:rsid wsp:val=&quot;00116CE4&quot;/&gt;&lt;wsp:rsid wsp:val=&quot;001178B7&quot;/&gt;&lt;wsp:rsid wsp:val=&quot;00121760&quot;/&gt;&lt;wsp:rsid wsp:val=&quot;00121827&quot;/&gt;&lt;wsp:rsid wsp:val=&quot;001258F2&quot;/&gt;&lt;wsp:rsid wsp:val=&quot;00127069&quot;/&gt;&lt;wsp:rsid wsp:val=&quot;001275EE&quot;/&gt;&lt;wsp:rsid wsp:val=&quot;0012780C&quot;/&gt;&lt;wsp:rsid wsp:val=&quot;00131876&quot;/&gt;&lt;wsp:rsid wsp:val=&quot;00135453&quot;/&gt;&lt;wsp:rsid wsp:val=&quot;0013551C&quot;/&gt;&lt;wsp:rsid wsp:val=&quot;00135D67&quot;/&gt;&lt;wsp:rsid wsp:val=&quot;00136741&quot;/&gt;&lt;wsp:rsid wsp:val=&quot;00140A81&quot;/&gt;&lt;wsp:rsid wsp:val=&quot;00142534&quot;/&gt;&lt;wsp:rsid wsp:val=&quot;00142CA4&quot;/&gt;&lt;wsp:rsid wsp:val=&quot;00142DE8&quot;/&gt;&lt;wsp:rsid wsp:val=&quot;0014317A&quot;/&gt;&lt;wsp:rsid wsp:val=&quot;0014387A&quot;/&gt;&lt;wsp:rsid wsp:val=&quot;0014403F&quot;/&gt;&lt;wsp:rsid wsp:val=&quot;001442EE&quot;/&gt;&lt;wsp:rsid wsp:val=&quot;0014592B&quot;/&gt;&lt;wsp:rsid wsp:val=&quot;001459B7&quot;/&gt;&lt;wsp:rsid wsp:val=&quot;0014635B&quot;/&gt;&lt;wsp:rsid wsp:val=&quot;00146F9E&quot;/&gt;&lt;wsp:rsid wsp:val=&quot;00147B5E&quot;/&gt;&lt;wsp:rsid wsp:val=&quot;001519C2&quot;/&gt;&lt;wsp:rsid wsp:val=&quot;00152C63&quot;/&gt;&lt;wsp:rsid wsp:val=&quot;00153185&quot;/&gt;&lt;wsp:rsid wsp:val=&quot;00156915&quot;/&gt;&lt;wsp:rsid wsp:val=&quot;001574D5&quot;/&gt;&lt;wsp:rsid wsp:val=&quot;00157F64&quot;/&gt;&lt;wsp:rsid wsp:val=&quot;001635BB&quot;/&gt;&lt;wsp:rsid wsp:val=&quot;00163C15&quot;/&gt;&lt;wsp:rsid wsp:val=&quot;001647A2&quot;/&gt;&lt;wsp:rsid wsp:val=&quot;00164B85&quot;/&gt;&lt;wsp:rsid wsp:val=&quot;00166A47&quot;/&gt;&lt;wsp:rsid wsp:val=&quot;001676EA&quot;/&gt;&lt;wsp:rsid wsp:val=&quot;0017056D&quot;/&gt;&lt;wsp:rsid wsp:val=&quot;001717B5&quot;/&gt;&lt;wsp:rsid wsp:val=&quot;001717C2&quot;/&gt;&lt;wsp:rsid wsp:val=&quot;001726C1&quot;/&gt;&lt;wsp:rsid wsp:val=&quot;00173E49&quot;/&gt;&lt;wsp:rsid wsp:val=&quot;001751C5&quot;/&gt;&lt;wsp:rsid wsp:val=&quot;001778D8&quot;/&gt;&lt;wsp:rsid wsp:val=&quot;001804D5&quot;/&gt;&lt;wsp:rsid wsp:val=&quot;001826ED&quot;/&gt;&lt;wsp:rsid wsp:val=&quot;00182C5C&quot;/&gt;&lt;wsp:rsid wsp:val=&quot;00182FD4&quot;/&gt;&lt;wsp:rsid wsp:val=&quot;001867E8&quot;/&gt;&lt;wsp:rsid wsp:val=&quot;00186FAC&quot;/&gt;&lt;wsp:rsid wsp:val=&quot;00187658&quot;/&gt;&lt;wsp:rsid wsp:val=&quot;001940B3&quot;/&gt;&lt;wsp:rsid wsp:val=&quot;0019547F&quot;/&gt;&lt;wsp:rsid wsp:val=&quot;001956C0&quot;/&gt;&lt;wsp:rsid wsp:val=&quot;00196320&quot;/&gt;&lt;wsp:rsid wsp:val=&quot;001A013F&quot;/&gt;&lt;wsp:rsid wsp:val=&quot;001A0BAA&quot;/&gt;&lt;wsp:rsid wsp:val=&quot;001A1F63&quot;/&gt;&lt;wsp:rsid wsp:val=&quot;001A7A83&quot;/&gt;&lt;wsp:rsid wsp:val=&quot;001B0DB1&quot;/&gt;&lt;wsp:rsid wsp:val=&quot;001B1389&quot;/&gt;&lt;wsp:rsid wsp:val=&quot;001B21CC&quot;/&gt;&lt;wsp:rsid wsp:val=&quot;001B32AA&quot;/&gt;&lt;wsp:rsid wsp:val=&quot;001B5385&quot;/&gt;&lt;wsp:rsid wsp:val=&quot;001B6797&quot;/&gt;&lt;wsp:rsid wsp:val=&quot;001B703A&quot;/&gt;&lt;wsp:rsid wsp:val=&quot;001B72E2&quot;/&gt;&lt;wsp:rsid wsp:val=&quot;001B767C&quot;/&gt;&lt;wsp:rsid wsp:val=&quot;001C0D4C&quot;/&gt;&lt;wsp:rsid wsp:val=&quot;001C33C1&quot;/&gt;&lt;wsp:rsid wsp:val=&quot;001C3BAC&quot;/&gt;&lt;wsp:rsid wsp:val=&quot;001C723A&quot;/&gt;&lt;wsp:rsid wsp:val=&quot;001C7F68&quot;/&gt;&lt;wsp:rsid wsp:val=&quot;001D6E4F&quot;/&gt;&lt;wsp:rsid wsp:val=&quot;001E4A6A&quot;/&gt;&lt;wsp:rsid wsp:val=&quot;001E648F&quot;/&gt;&lt;wsp:rsid wsp:val=&quot;001E7428&quot;/&gt;&lt;wsp:rsid wsp:val=&quot;001F1D7E&quot;/&gt;&lt;wsp:rsid wsp:val=&quot;001F2653&quot;/&gt;&lt;wsp:rsid wsp:val=&quot;001F3031&quot;/&gt;&lt;wsp:rsid wsp:val=&quot;001F7D0E&quot;/&gt;&lt;wsp:rsid wsp:val=&quot;00201EB8&quot;/&gt;&lt;wsp:rsid wsp:val=&quot;00204424&quot;/&gt;&lt;wsp:rsid wsp:val=&quot;00204A25&quot;/&gt;&lt;wsp:rsid wsp:val=&quot;00206455&quot;/&gt;&lt;wsp:rsid wsp:val=&quot;00206741&quot;/&gt;&lt;wsp:rsid wsp:val=&quot;0021081C&quot;/&gt;&lt;wsp:rsid wsp:val=&quot;0021331C&quot;/&gt;&lt;wsp:rsid wsp:val=&quot;002141E9&quot;/&gt;&lt;wsp:rsid wsp:val=&quot;00214ECE&quot;/&gt;&lt;wsp:rsid wsp:val=&quot;00215646&quot;/&gt;&lt;wsp:rsid wsp:val=&quot;002162A0&quot;/&gt;&lt;wsp:rsid wsp:val=&quot;002167FC&quot;/&gt;&lt;wsp:rsid wsp:val=&quot;00216A03&quot;/&gt;&lt;wsp:rsid wsp:val=&quot;002208C5&quot;/&gt;&lt;wsp:rsid wsp:val=&quot;002219DB&quot;/&gt;&lt;wsp:rsid wsp:val=&quot;002221FE&quot;/&gt;&lt;wsp:rsid wsp:val=&quot;002230E7&quot;/&gt;&lt;wsp:rsid wsp:val=&quot;002242C9&quot;/&gt;&lt;wsp:rsid wsp:val=&quot;00224B78&quot;/&gt;&lt;wsp:rsid wsp:val=&quot;00227650&quot;/&gt;&lt;wsp:rsid wsp:val=&quot;00230BBB&quot;/&gt;&lt;wsp:rsid wsp:val=&quot;002318C6&quot;/&gt;&lt;wsp:rsid wsp:val=&quot;002327B2&quot;/&gt;&lt;wsp:rsid wsp:val=&quot;00232857&quot;/&gt;&lt;wsp:rsid wsp:val=&quot;0023432F&quot;/&gt;&lt;wsp:rsid wsp:val=&quot;002345EB&quot;/&gt;&lt;wsp:rsid wsp:val=&quot;00234D0A&quot;/&gt;&lt;wsp:rsid wsp:val=&quot;00234FE6&quot;/&gt;&lt;wsp:rsid wsp:val=&quot;00236B97&quot;/&gt;&lt;wsp:rsid wsp:val=&quot;00236C5C&quot;/&gt;&lt;wsp:rsid wsp:val=&quot;0024071A&quot;/&gt;&lt;wsp:rsid wsp:val=&quot;00242969&quot;/&gt;&lt;wsp:rsid wsp:val=&quot;002429A6&quot;/&gt;&lt;wsp:rsid wsp:val=&quot;00244211&quot;/&gt;&lt;wsp:rsid wsp:val=&quot;00247617&quot;/&gt;&lt;wsp:rsid wsp:val=&quot;002513CF&quot;/&gt;&lt;wsp:rsid wsp:val=&quot;00252FFD&quot;/&gt;&lt;wsp:rsid wsp:val=&quot;0025436C&quot;/&gt;&lt;wsp:rsid wsp:val=&quot;00254AFF&quot;/&gt;&lt;wsp:rsid wsp:val=&quot;0026113C&quot;/&gt;&lt;wsp:rsid wsp:val=&quot;00263450&quot;/&gt;&lt;wsp:rsid wsp:val=&quot;0026533A&quot;/&gt;&lt;wsp:rsid wsp:val=&quot;002679B9&quot;/&gt;&lt;wsp:rsid wsp:val=&quot;0027013F&quot;/&gt;&lt;wsp:rsid wsp:val=&quot;00270D63&quot;/&gt;&lt;wsp:rsid wsp:val=&quot;00271FEA&quot;/&gt;&lt;wsp:rsid wsp:val=&quot;002724AA&quot;/&gt;&lt;wsp:rsid wsp:val=&quot;00275051&quot;/&gt;&lt;wsp:rsid wsp:val=&quot;00281C84&quot;/&gt;&lt;wsp:rsid wsp:val=&quot;00284870&quot;/&gt;&lt;wsp:rsid wsp:val=&quot;00285B36&quot;/&gt;&lt;wsp:rsid wsp:val=&quot;0028746C&quot;/&gt;&lt;wsp:rsid wsp:val=&quot;002878D4&quot;/&gt;&lt;wsp:rsid wsp:val=&quot;00290324&quot;/&gt;&lt;wsp:rsid wsp:val=&quot;00292171&quot;/&gt;&lt;wsp:rsid wsp:val=&quot;00292763&quot;/&gt;&lt;wsp:rsid wsp:val=&quot;00292B9A&quot;/&gt;&lt;wsp:rsid wsp:val=&quot;00292CDD&quot;/&gt;&lt;wsp:rsid wsp:val=&quot;00294133&quot;/&gt;&lt;wsp:rsid wsp:val=&quot;00294252&quot;/&gt;&lt;wsp:rsid wsp:val=&quot;00294D59&quot;/&gt;&lt;wsp:rsid wsp:val=&quot;00295D51&quot;/&gt;&lt;wsp:rsid wsp:val=&quot;002971EE&quot;/&gt;&lt;wsp:rsid wsp:val=&quot;0029726C&quot;/&gt;&lt;wsp:rsid wsp:val=&quot;0029766D&quot;/&gt;&lt;wsp:rsid wsp:val=&quot;002A16DE&quot;/&gt;&lt;wsp:rsid wsp:val=&quot;002A2E02&quot;/&gt;&lt;wsp:rsid wsp:val=&quot;002A37BE&quot;/&gt;&lt;wsp:rsid wsp:val=&quot;002A43AF&quot;/&gt;&lt;wsp:rsid wsp:val=&quot;002A43BB&quot;/&gt;&lt;wsp:rsid wsp:val=&quot;002A6A43&quot;/&gt;&lt;wsp:rsid wsp:val=&quot;002B2F14&quot;/&gt;&lt;wsp:rsid wsp:val=&quot;002B2F7E&quot;/&gt;&lt;wsp:rsid wsp:val=&quot;002B6183&quot;/&gt;&lt;wsp:rsid wsp:val=&quot;002C145B&quot;/&gt;&lt;wsp:rsid wsp:val=&quot;002C1CD1&quot;/&gt;&lt;wsp:rsid wsp:val=&quot;002C331D&quot;/&gt;&lt;wsp:rsid wsp:val=&quot;002C50FA&quot;/&gt;&lt;wsp:rsid wsp:val=&quot;002C51D2&quot;/&gt;&lt;wsp:rsid wsp:val=&quot;002C5C76&quot;/&gt;&lt;wsp:rsid wsp:val=&quot;002D221E&quot;/&gt;&lt;wsp:rsid wsp:val=&quot;002D297F&quot;/&gt;&lt;wsp:rsid wsp:val=&quot;002D30BA&quot;/&gt;&lt;wsp:rsid wsp:val=&quot;002D45B9&quot;/&gt;&lt;wsp:rsid wsp:val=&quot;002D497E&quot;/&gt;&lt;wsp:rsid wsp:val=&quot;002D5BAB&quot;/&gt;&lt;wsp:rsid wsp:val=&quot;002D7FE1&quot;/&gt;&lt;wsp:rsid wsp:val=&quot;002E0472&quot;/&gt;&lt;wsp:rsid wsp:val=&quot;002E24BC&quot;/&gt;&lt;wsp:rsid wsp:val=&quot;002E39BC&quot;/&gt;&lt;wsp:rsid wsp:val=&quot;002E39D2&quot;/&gt;&lt;wsp:rsid wsp:val=&quot;002E5905&quot;/&gt;&lt;wsp:rsid wsp:val=&quot;002E5B0A&quot;/&gt;&lt;wsp:rsid wsp:val=&quot;002F3F7E&quot;/&gt;&lt;wsp:rsid wsp:val=&quot;002F6245&quot;/&gt;&lt;wsp:rsid wsp:val=&quot;00300346&quot;/&gt;&lt;wsp:rsid wsp:val=&quot;003014A4&quot;/&gt;&lt;wsp:rsid wsp:val=&quot;003039F3&quot;/&gt;&lt;wsp:rsid wsp:val=&quot;003040B5&quot;/&gt;&lt;wsp:rsid wsp:val=&quot;00306A3A&quot;/&gt;&lt;wsp:rsid wsp:val=&quot;00307A0F&quot;/&gt;&lt;wsp:rsid wsp:val=&quot;00307E1E&quot;/&gt;&lt;wsp:rsid wsp:val=&quot;00312BFC&quot;/&gt;&lt;wsp:rsid wsp:val=&quot;00315AEE&quot;/&gt;&lt;wsp:rsid wsp:val=&quot;0032054A&quot;/&gt;&lt;wsp:rsid wsp:val=&quot;00320CB1&quot;/&gt;&lt;wsp:rsid wsp:val=&quot;00321722&quot;/&gt;&lt;wsp:rsid wsp:val=&quot;00321B46&quot;/&gt;&lt;wsp:rsid wsp:val=&quot;00323078&quot;/&gt;&lt;wsp:rsid wsp:val=&quot;00325A6D&quot;/&gt;&lt;wsp:rsid wsp:val=&quot;00325F5D&quot;/&gt;&lt;wsp:rsid wsp:val=&quot;00326402&quot;/&gt;&lt;wsp:rsid wsp:val=&quot;0032669D&quot;/&gt;&lt;wsp:rsid wsp:val=&quot;003271DB&quot;/&gt;&lt;wsp:rsid wsp:val=&quot;00327D00&quot;/&gt;&lt;wsp:rsid wsp:val=&quot;00327EB7&quot;/&gt;&lt;wsp:rsid wsp:val=&quot;00335DFE&quot;/&gt;&lt;wsp:rsid wsp:val=&quot;00336DE6&quot;/&gt;&lt;wsp:rsid wsp:val=&quot;00337846&quot;/&gt;&lt;wsp:rsid wsp:val=&quot;00337BF5&quot;/&gt;&lt;wsp:rsid wsp:val=&quot;003404BF&quot;/&gt;&lt;wsp:rsid wsp:val=&quot;00341FE2&quot;/&gt;&lt;wsp:rsid wsp:val=&quot;003427A0&quot;/&gt;&lt;wsp:rsid wsp:val=&quot;00343496&quot;/&gt;&lt;wsp:rsid wsp:val=&quot;00343696&quot;/&gt;&lt;wsp:rsid wsp:val=&quot;00346642&quot;/&gt;&lt;wsp:rsid wsp:val=&quot;00347113&quot;/&gt;&lt;wsp:rsid wsp:val=&quot;00350734&quot;/&gt;&lt;wsp:rsid wsp:val=&quot;00350F35&quot;/&gt;&lt;wsp:rsid wsp:val=&quot;00351696&quot;/&gt;&lt;wsp:rsid wsp:val=&quot;00351C3D&quot;/&gt;&lt;wsp:rsid wsp:val=&quot;003533A7&quot;/&gt;&lt;wsp:rsid wsp:val=&quot;003562B6&quot;/&gt;&lt;wsp:rsid wsp:val=&quot;003563D5&quot;/&gt;&lt;wsp:rsid wsp:val=&quot;00360A4C&quot;/&gt;&lt;wsp:rsid wsp:val=&quot;003616F3&quot;/&gt;&lt;wsp:rsid wsp:val=&quot;00361951&quot;/&gt;&lt;wsp:rsid wsp:val=&quot;00361AF9&quot;/&gt;&lt;wsp:rsid wsp:val=&quot;00363CFA&quot;/&gt;&lt;wsp:rsid wsp:val=&quot;00364AF6&quot;/&gt;&lt;wsp:rsid wsp:val=&quot;00370767&quot;/&gt;&lt;wsp:rsid wsp:val=&quot;00371E1D&quot;/&gt;&lt;wsp:rsid wsp:val=&quot;00374B36&quot;/&gt;&lt;wsp:rsid wsp:val=&quot;00377589&quot;/&gt;&lt;wsp:rsid wsp:val=&quot;003775A2&quot;/&gt;&lt;wsp:rsid wsp:val=&quot;003813F8&quot;/&gt;&lt;wsp:rsid wsp:val=&quot;003826B8&quot;/&gt;&lt;wsp:rsid wsp:val=&quot;003839CA&quot;/&gt;&lt;wsp:rsid wsp:val=&quot;0038555F&quot;/&gt;&lt;wsp:rsid wsp:val=&quot;00386568&quot;/&gt;&lt;wsp:rsid wsp:val=&quot;00387A6C&quot;/&gt;&lt;wsp:rsid wsp:val=&quot;00390BBF&quot;/&gt;&lt;wsp:rsid wsp:val=&quot;00392B1C&quot;/&gt;&lt;wsp:rsid wsp:val=&quot;0039302C&quot;/&gt;&lt;wsp:rsid wsp:val=&quot;003954CD&quot;/&gt;&lt;wsp:rsid wsp:val=&quot;00395704&quot;/&gt;&lt;wsp:rsid wsp:val=&quot;00396B8E&quot;/&gt;&lt;wsp:rsid wsp:val=&quot;00397D09&quot;/&gt;&lt;wsp:rsid wsp:val=&quot;003A5B6D&quot;/&gt;&lt;wsp:rsid wsp:val=&quot;003A670B&quot;/&gt;&lt;wsp:rsid wsp:val=&quot;003A6BEC&quot;/&gt;&lt;wsp:rsid wsp:val=&quot;003B0406&quot;/&gt;&lt;wsp:rsid wsp:val=&quot;003B2894&quot;/&gt;&lt;wsp:rsid wsp:val=&quot;003B3401&quot;/&gt;&lt;wsp:rsid wsp:val=&quot;003B353F&quot;/&gt;&lt;wsp:rsid wsp:val=&quot;003B41A1&quot;/&gt;&lt;wsp:rsid wsp:val=&quot;003B61CF&quot;/&gt;&lt;wsp:rsid wsp:val=&quot;003C0ACF&quot;/&gt;&lt;wsp:rsid wsp:val=&quot;003C22EF&quot;/&gt;&lt;wsp:rsid wsp:val=&quot;003C3182&quot;/&gt;&lt;wsp:rsid wsp:val=&quot;003C64EA&quot;/&gt;&lt;wsp:rsid wsp:val=&quot;003C7FED&quot;/&gt;&lt;wsp:rsid wsp:val=&quot;003D0302&quot;/&gt;&lt;wsp:rsid wsp:val=&quot;003D2DEF&quot;/&gt;&lt;wsp:rsid wsp:val=&quot;003D3D00&quot;/&gt;&lt;wsp:rsid wsp:val=&quot;003D4FA5&quot;/&gt;&lt;wsp:rsid wsp:val=&quot;003D5D51&quot;/&gt;&lt;wsp:rsid wsp:val=&quot;003D7AAB&quot;/&gt;&lt;wsp:rsid wsp:val=&quot;003E0D6F&quot;/&gt;&lt;wsp:rsid wsp:val=&quot;003E3883&quot;/&gt;&lt;wsp:rsid wsp:val=&quot;003E4509&quot;/&gt;&lt;wsp:rsid wsp:val=&quot;003E500E&quot;/&gt;&lt;wsp:rsid wsp:val=&quot;003E54F4&quot;/&gt;&lt;wsp:rsid wsp:val=&quot;003F0295&quot;/&gt;&lt;wsp:rsid wsp:val=&quot;003F0E37&quot;/&gt;&lt;wsp:rsid wsp:val=&quot;003F14B2&quot;/&gt;&lt;wsp:rsid wsp:val=&quot;003F1671&quot;/&gt;&lt;wsp:rsid wsp:val=&quot;003F383D&quot;/&gt;&lt;wsp:rsid wsp:val=&quot;003F4476&quot;/&gt;&lt;wsp:rsid wsp:val=&quot;003F5FEE&quot;/&gt;&lt;wsp:rsid wsp:val=&quot;003F65E9&quot;/&gt;&lt;wsp:rsid wsp:val=&quot;003F6C4A&quot;/&gt;&lt;wsp:rsid wsp:val=&quot;00400F43&quot;/&gt;&lt;wsp:rsid wsp:val=&quot;0040209F&quot;/&gt;&lt;wsp:rsid wsp:val=&quot;004045FF&quot;/&gt;&lt;wsp:rsid wsp:val=&quot;00405AFD&quot;/&gt;&lt;wsp:rsid wsp:val=&quot;00405CD8&quot;/&gt;&lt;wsp:rsid wsp:val=&quot;00406332&quot;/&gt;&lt;wsp:rsid wsp:val=&quot;00410E8F&quot;/&gt;&lt;wsp:rsid wsp:val=&quot;004136FB&quot;/&gt;&lt;wsp:rsid wsp:val=&quot;00415040&quot;/&gt;&lt;wsp:rsid wsp:val=&quot;00415C7C&quot;/&gt;&lt;wsp:rsid wsp:val=&quot;00415D4B&quot;/&gt;&lt;wsp:rsid wsp:val=&quot;00416434&quot;/&gt;&lt;wsp:rsid wsp:val=&quot;00417797&quot;/&gt;&lt;wsp:rsid wsp:val=&quot;00417A31&quot;/&gt;&lt;wsp:rsid wsp:val=&quot;00421190&quot;/&gt;&lt;wsp:rsid wsp:val=&quot;0042166F&quot;/&gt;&lt;wsp:rsid wsp:val=&quot;00422584&quot;/&gt;&lt;wsp:rsid wsp:val=&quot;00422DFE&quot;/&gt;&lt;wsp:rsid wsp:val=&quot;00423EDF&quot;/&gt;&lt;wsp:rsid wsp:val=&quot;00424029&quot;/&gt;&lt;wsp:rsid wsp:val=&quot;00424113&quot;/&gt;&lt;wsp:rsid wsp:val=&quot;00426C81&quot;/&gt;&lt;wsp:rsid wsp:val=&quot;004352A7&quot;/&gt;&lt;wsp:rsid wsp:val=&quot;004409DD&quot;/&gt;&lt;wsp:rsid wsp:val=&quot;00441158&quot;/&gt;&lt;wsp:rsid wsp:val=&quot;00441973&quot;/&gt;&lt;wsp:rsid wsp:val=&quot;004427B4&quot;/&gt;&lt;wsp:rsid wsp:val=&quot;00442ED7&quot;/&gt;&lt;wsp:rsid wsp:val=&quot;00445585&quot;/&gt;&lt;wsp:rsid wsp:val=&quot;00445A5C&quot;/&gt;&lt;wsp:rsid wsp:val=&quot;00445FD2&quot;/&gt;&lt;wsp:rsid wsp:val=&quot;00446078&quot;/&gt;&lt;wsp:rsid wsp:val=&quot;004460F6&quot;/&gt;&lt;wsp:rsid wsp:val=&quot;00450058&quot;/&gt;&lt;wsp:rsid wsp:val=&quot;00451449&quot;/&gt;&lt;wsp:rsid wsp:val=&quot;00451B65&quot;/&gt;&lt;wsp:rsid wsp:val=&quot;00451C61&quot;/&gt;&lt;wsp:rsid wsp:val=&quot;004538EC&quot;/&gt;&lt;wsp:rsid wsp:val=&quot;004544CB&quot;/&gt;&lt;wsp:rsid wsp:val=&quot;00455AF7&quot;/&gt;&lt;wsp:rsid wsp:val=&quot;00456926&quot;/&gt;&lt;wsp:rsid wsp:val=&quot;00456BF1&quot;/&gt;&lt;wsp:rsid wsp:val=&quot;0045718A&quot;/&gt;&lt;wsp:rsid wsp:val=&quot;0045724F&quot;/&gt;&lt;wsp:rsid wsp:val=&quot;0045772E&quot;/&gt;&lt;wsp:rsid wsp:val=&quot;004578AF&quot;/&gt;&lt;wsp:rsid wsp:val=&quot;004623D4&quot;/&gt;&lt;wsp:rsid wsp:val=&quot;00462742&quot;/&gt;&lt;wsp:rsid wsp:val=&quot;0046694E&quot;/&gt;&lt;wsp:rsid wsp:val=&quot;0046704C&quot;/&gt;&lt;wsp:rsid wsp:val=&quot;0047081C&quot;/&gt;&lt;wsp:rsid wsp:val=&quot;00470934&quot;/&gt;&lt;wsp:rsid wsp:val=&quot;00470E7D&quot;/&gt;&lt;wsp:rsid wsp:val=&quot;004727AC&quot;/&gt;&lt;wsp:rsid wsp:val=&quot;00472D73&quot;/&gt;&lt;wsp:rsid wsp:val=&quot;00473F55&quot;/&gt;&lt;wsp:rsid wsp:val=&quot;004750F3&quot;/&gt;&lt;wsp:rsid wsp:val=&quot;004766F6&quot;/&gt;&lt;wsp:rsid wsp:val=&quot;00476904&quot;/&gt;&lt;wsp:rsid wsp:val=&quot;00477AC4&quot;/&gt;&lt;wsp:rsid wsp:val=&quot;004800B2&quot;/&gt;&lt;wsp:rsid wsp:val=&quot;00482BE8&quot;/&gt;&lt;wsp:rsid wsp:val=&quot;00482F31&quot;/&gt;&lt;wsp:rsid wsp:val=&quot;00486E06&quot;/&gt;&lt;wsp:rsid wsp:val=&quot;00490301&quot;/&gt;&lt;wsp:rsid wsp:val=&quot;0049129A&quot;/&gt;&lt;wsp:rsid wsp:val=&quot;00491CE4&quot;/&gt;&lt;wsp:rsid wsp:val=&quot;00492F76&quot;/&gt;&lt;wsp:rsid wsp:val=&quot;004942D5&quot;/&gt;&lt;wsp:rsid wsp:val=&quot;0049555E&quot;/&gt;&lt;wsp:rsid wsp:val=&quot;004962B4&quot;/&gt;&lt;wsp:rsid wsp:val=&quot;0049647E&quot;/&gt;&lt;wsp:rsid wsp:val=&quot;00497EB5&quot;/&gt;&lt;wsp:rsid wsp:val=&quot;004A0665&quot;/&gt;&lt;wsp:rsid wsp:val=&quot;004A25F7&quot;/&gt;&lt;wsp:rsid wsp:val=&quot;004A5C1D&quot;/&gt;&lt;wsp:rsid wsp:val=&quot;004A5EE0&quot;/&gt;&lt;wsp:rsid wsp:val=&quot;004B22F3&quot;/&gt;&lt;wsp:rsid wsp:val=&quot;004B3360&quot;/&gt;&lt;wsp:rsid wsp:val=&quot;004C113A&quot;/&gt;&lt;wsp:rsid wsp:val=&quot;004C2C0F&quot;/&gt;&lt;wsp:rsid wsp:val=&quot;004C2D1F&quot;/&gt;&lt;wsp:rsid wsp:val=&quot;004C2E4C&quot;/&gt;&lt;wsp:rsid wsp:val=&quot;004C5C48&quot;/&gt;&lt;wsp:rsid wsp:val=&quot;004D003D&quot;/&gt;&lt;wsp:rsid wsp:val=&quot;004D57BE&quot;/&gt;&lt;wsp:rsid wsp:val=&quot;004D59C0&quot;/&gt;&lt;wsp:rsid wsp:val=&quot;004D59FC&quot;/&gt;&lt;wsp:rsid wsp:val=&quot;004E0DC6&quot;/&gt;&lt;wsp:rsid wsp:val=&quot;004E1A9E&quot;/&gt;&lt;wsp:rsid wsp:val=&quot;004E2D63&quot;/&gt;&lt;wsp:rsid wsp:val=&quot;004E3EB0&quot;/&gt;&lt;wsp:rsid wsp:val=&quot;004E66F9&quot;/&gt;&lt;wsp:rsid wsp:val=&quot;004F0768&quot;/&gt;&lt;wsp:rsid wsp:val=&quot;004F07F0&quot;/&gt;&lt;wsp:rsid wsp:val=&quot;004F347F&quot;/&gt;&lt;wsp:rsid wsp:val=&quot;004F4CEE&quot;/&gt;&lt;wsp:rsid wsp:val=&quot;004F699D&quot;/&gt;&lt;wsp:rsid wsp:val=&quot;004F79B9&quot;/&gt;&lt;wsp:rsid wsp:val=&quot;005009DB&quot;/&gt;&lt;wsp:rsid wsp:val=&quot;00500C18&quot;/&gt;&lt;wsp:rsid wsp:val=&quot;0050616A&quot;/&gt;&lt;wsp:rsid wsp:val=&quot;00506492&quot;/&gt;&lt;wsp:rsid wsp:val=&quot;0051072F&quot;/&gt;&lt;wsp:rsid wsp:val=&quot;005125A3&quot;/&gt;&lt;wsp:rsid wsp:val=&quot;00514A5C&quot;/&gt;&lt;wsp:rsid wsp:val=&quot;00514C16&quot;/&gt;&lt;wsp:rsid wsp:val=&quot;005158AC&quot;/&gt;&lt;wsp:rsid wsp:val=&quot;00516269&quot;/&gt;&lt;wsp:rsid wsp:val=&quot;005238A4&quot;/&gt;&lt;wsp:rsid wsp:val=&quot;00523B58&quot;/&gt;&lt;wsp:rsid wsp:val=&quot;00523C64&quot;/&gt;&lt;wsp:rsid wsp:val=&quot;00524CC4&quot;/&gt;&lt;wsp:rsid wsp:val=&quot;00524F2B&quot;/&gt;&lt;wsp:rsid wsp:val=&quot;00525BCD&quot;/&gt;&lt;wsp:rsid wsp:val=&quot;00527449&quot;/&gt;&lt;wsp:rsid wsp:val=&quot;00532343&quot;/&gt;&lt;wsp:rsid wsp:val=&quot;00532353&quot;/&gt;&lt;wsp:rsid wsp:val=&quot;0053273D&quot;/&gt;&lt;wsp:rsid wsp:val=&quot;005330B3&quot;/&gt;&lt;wsp:rsid wsp:val=&quot;00533831&quot;/&gt;&lt;wsp:rsid wsp:val=&quot;00536EFC&quot;/&gt;&lt;wsp:rsid wsp:val=&quot;0053761E&quot;/&gt;&lt;wsp:rsid wsp:val=&quot;00537E18&quot;/&gt;&lt;wsp:rsid wsp:val=&quot;00540AF0&quot;/&gt;&lt;wsp:rsid wsp:val=&quot;00540B30&quot;/&gt;&lt;wsp:rsid wsp:val=&quot;00540E89&quot;/&gt;&lt;wsp:rsid wsp:val=&quot;0054179B&quot;/&gt;&lt;wsp:rsid wsp:val=&quot;00544724&quot;/&gt;&lt;wsp:rsid wsp:val=&quot;00544F31&quot;/&gt;&lt;wsp:rsid wsp:val=&quot;005465DF&quot;/&gt;&lt;wsp:rsid wsp:val=&quot;00550411&quot;/&gt;&lt;wsp:rsid wsp:val=&quot;005528E0&quot;/&gt;&lt;wsp:rsid wsp:val=&quot;005529DD&quot;/&gt;&lt;wsp:rsid wsp:val=&quot;005534C7&quot;/&gt;&lt;wsp:rsid wsp:val=&quot;00553E0E&quot;/&gt;&lt;wsp:rsid wsp:val=&quot;00553EA0&quot;/&gt;&lt;wsp:rsid wsp:val=&quot;005545C6&quot;/&gt;&lt;wsp:rsid wsp:val=&quot;00554F9E&quot;/&gt;&lt;wsp:rsid wsp:val=&quot;00555938&quot;/&gt;&lt;wsp:rsid wsp:val=&quot;005560B2&quot;/&gt;&lt;wsp:rsid wsp:val=&quot;00557BDF&quot;/&gt;&lt;wsp:rsid wsp:val=&quot;0056443C&quot;/&gt;&lt;wsp:rsid wsp:val=&quot;00570661&quot;/&gt;&lt;wsp:rsid wsp:val=&quot;005726BE&quot;/&gt;&lt;wsp:rsid wsp:val=&quot;00573F35&quot;/&gt;&lt;wsp:rsid wsp:val=&quot;0057562B&quot;/&gt;&lt;wsp:rsid wsp:val=&quot;00577080&quot;/&gt;&lt;wsp:rsid wsp:val=&quot;00580390&quot;/&gt;&lt;wsp:rsid wsp:val=&quot;00580B3C&quot;/&gt;&lt;wsp:rsid wsp:val=&quot;00582704&quot;/&gt;&lt;wsp:rsid wsp:val=&quot;005854A1&quot;/&gt;&lt;wsp:rsid wsp:val=&quot;005872A1&quot;/&gt;&lt;wsp:rsid wsp:val=&quot;005872E9&quot;/&gt;&lt;wsp:rsid wsp:val=&quot;00587B79&quot;/&gt;&lt;wsp:rsid wsp:val=&quot;005901B2&quot;/&gt;&lt;wsp:rsid wsp:val=&quot;00590F40&quot;/&gt;&lt;wsp:rsid wsp:val=&quot;00591F72&quot;/&gt;&lt;wsp:rsid wsp:val=&quot;00592CBF&quot;/&gt;&lt;wsp:rsid wsp:val=&quot;0059431B&quot;/&gt;&lt;wsp:rsid wsp:val=&quot;005974F7&quot;/&gt;&lt;wsp:rsid wsp:val=&quot;005A09B6&quot;/&gt;&lt;wsp:rsid wsp:val=&quot;005A0CD0&quot;/&gt;&lt;wsp:rsid wsp:val=&quot;005A21A9&quot;/&gt;&lt;wsp:rsid wsp:val=&quot;005A3558&quot;/&gt;&lt;wsp:rsid wsp:val=&quot;005A496A&quot;/&gt;&lt;wsp:rsid wsp:val=&quot;005A4BC9&quot;/&gt;&lt;wsp:rsid wsp:val=&quot;005B1E4D&quot;/&gt;&lt;wsp:rsid wsp:val=&quot;005B2309&quot;/&gt;&lt;wsp:rsid wsp:val=&quot;005B2E0F&quot;/&gt;&lt;wsp:rsid wsp:val=&quot;005B3174&quot;/&gt;&lt;wsp:rsid wsp:val=&quot;005B3816&quot;/&gt;&lt;wsp:rsid wsp:val=&quot;005B3895&quot;/&gt;&lt;wsp:rsid wsp:val=&quot;005B459B&quot;/&gt;&lt;wsp:rsid wsp:val=&quot;005B5A71&quot;/&gt;&lt;wsp:rsid wsp:val=&quot;005B6093&quot;/&gt;&lt;wsp:rsid wsp:val=&quot;005B625D&quot;/&gt;&lt;wsp:rsid wsp:val=&quot;005B6370&quot;/&gt;&lt;wsp:rsid wsp:val=&quot;005B6E97&quot;/&gt;&lt;wsp:rsid wsp:val=&quot;005B7FE9&quot;/&gt;&lt;wsp:rsid wsp:val=&quot;005C057A&quot;/&gt;&lt;wsp:rsid wsp:val=&quot;005C4F5B&quot;/&gt;&lt;wsp:rsid wsp:val=&quot;005C73AF&quot;/&gt;&lt;wsp:rsid wsp:val=&quot;005E066F&quot;/&gt;&lt;wsp:rsid wsp:val=&quot;005E215E&quot;/&gt;&lt;wsp:rsid wsp:val=&quot;005E4FE4&quot;/&gt;&lt;wsp:rsid wsp:val=&quot;005E5829&quot;/&gt;&lt;wsp:rsid wsp:val=&quot;005E682C&quot;/&gt;&lt;wsp:rsid wsp:val=&quot;005E6D7C&quot;/&gt;&lt;wsp:rsid wsp:val=&quot;005E70FF&quot;/&gt;&lt;wsp:rsid wsp:val=&quot;005F0686&quot;/&gt;&lt;wsp:rsid wsp:val=&quot;005F0795&quot;/&gt;&lt;wsp:rsid wsp:val=&quot;005F1DA8&quot;/&gt;&lt;wsp:rsid wsp:val=&quot;005F4421&quot;/&gt;&lt;wsp:rsid wsp:val=&quot;005F5210&quot;/&gt;&lt;wsp:rsid wsp:val=&quot;005F535C&quot;/&gt;&lt;wsp:rsid wsp:val=&quot;005F70C9&quot;/&gt;&lt;wsp:rsid wsp:val=&quot;006002F4&quot;/&gt;&lt;wsp:rsid wsp:val=&quot;006023BA&quot;/&gt;&lt;wsp:rsid wsp:val=&quot;006028BD&quot;/&gt;&lt;wsp:rsid wsp:val=&quot;00603EC3&quot;/&gt;&lt;wsp:rsid wsp:val=&quot;00604168&quot;/&gt;&lt;wsp:rsid wsp:val=&quot;00604285&quot;/&gt;&lt;wsp:rsid wsp:val=&quot;00604BB9&quot;/&gt;&lt;wsp:rsid wsp:val=&quot;00606CF0&quot;/&gt;&lt;wsp:rsid wsp:val=&quot;006074C6&quot;/&gt;&lt;wsp:rsid wsp:val=&quot;00610123&quot;/&gt;&lt;wsp:rsid wsp:val=&quot;00610687&quot;/&gt;&lt;wsp:rsid wsp:val=&quot;00610781&quot;/&gt;&lt;wsp:rsid wsp:val=&quot;006113AA&quot;/&gt;&lt;wsp:rsid wsp:val=&quot;00612522&quot;/&gt;&lt;wsp:rsid wsp:val=&quot;0061714F&quot;/&gt;&lt;wsp:rsid wsp:val=&quot;00617287&quot;/&gt;&lt;wsp:rsid wsp:val=&quot;006176EC&quot;/&gt;&lt;wsp:rsid wsp:val=&quot;006208E2&quot;/&gt;&lt;wsp:rsid wsp:val=&quot;006222B7&quot;/&gt;&lt;wsp:rsid wsp:val=&quot;006231E6&quot;/&gt;&lt;wsp:rsid wsp:val=&quot;006234DB&quot;/&gt;&lt;wsp:rsid wsp:val=&quot;00623E05&quot;/&gt;&lt;wsp:rsid wsp:val=&quot;00623EFD&quot;/&gt;&lt;wsp:rsid wsp:val=&quot;0062503C&quot;/&gt;&lt;wsp:rsid wsp:val=&quot;0062576F&quot;/&gt;&lt;wsp:rsid wsp:val=&quot;00630743&quot;/&gt;&lt;wsp:rsid wsp:val=&quot;006319C2&quot;/&gt;&lt;wsp:rsid wsp:val=&quot;00631EB2&quot;/&gt;&lt;wsp:rsid wsp:val=&quot;006348EE&quot;/&gt;&lt;wsp:rsid wsp:val=&quot;0063528D&quot;/&gt;&lt;wsp:rsid wsp:val=&quot;00637C3B&quot;/&gt;&lt;wsp:rsid wsp:val=&quot;00640BEF&quot;/&gt;&lt;wsp:rsid wsp:val=&quot;00642307&quot;/&gt;&lt;wsp:rsid wsp:val=&quot;00643B09&quot;/&gt;&lt;wsp:rsid wsp:val=&quot;00647C2F&quot;/&gt;&lt;wsp:rsid wsp:val=&quot;00650BB1&quot;/&gt;&lt;wsp:rsid wsp:val=&quot;00651566&quot;/&gt;&lt;wsp:rsid wsp:val=&quot;006518DC&quot;/&gt;&lt;wsp:rsid wsp:val=&quot;00655680&quot;/&gt;&lt;wsp:rsid wsp:val=&quot;00655C67&quot;/&gt;&lt;wsp:rsid wsp:val=&quot;00656265&quot;/&gt;&lt;wsp:rsid wsp:val=&quot;00656F92&quot;/&gt;&lt;wsp:rsid wsp:val=&quot;00660B14&quot;/&gt;&lt;wsp:rsid wsp:val=&quot;00660F8F&quot;/&gt;&lt;wsp:rsid wsp:val=&quot;00661B32&quot;/&gt;&lt;wsp:rsid wsp:val=&quot;00662CAF&quot;/&gt;&lt;wsp:rsid wsp:val=&quot;00664518&quot;/&gt;&lt;wsp:rsid wsp:val=&quot;00666267&quot;/&gt;&lt;wsp:rsid wsp:val=&quot;00666443&quot;/&gt;&lt;wsp:rsid wsp:val=&quot;0067050E&quot;/&gt;&lt;wsp:rsid wsp:val=&quot;0067106B&quot;/&gt;&lt;wsp:rsid wsp:val=&quot;00671DF2&quot;/&gt;&lt;wsp:rsid wsp:val=&quot;00672B6A&quot;/&gt;&lt;wsp:rsid wsp:val=&quot;006741D1&quot;/&gt;&lt;wsp:rsid wsp:val=&quot;006744ED&quot;/&gt;&lt;wsp:rsid wsp:val=&quot;006761C5&quot;/&gt;&lt;wsp:rsid wsp:val=&quot;00680459&quot;/&gt;&lt;wsp:rsid wsp:val=&quot;006826F7&quot;/&gt;&lt;wsp:rsid wsp:val=&quot;00683EF2&quot;/&gt;&lt;wsp:rsid wsp:val=&quot;00684A22&quot;/&gt;&lt;wsp:rsid wsp:val=&quot;00690D51&quot;/&gt;&lt;wsp:rsid wsp:val=&quot;00691C23&quot;/&gt;&lt;wsp:rsid wsp:val=&quot;00691D09&quot;/&gt;&lt;wsp:rsid wsp:val=&quot;00691F70&quot;/&gt;&lt;wsp:rsid wsp:val=&quot;00693A4D&quot;/&gt;&lt;wsp:rsid wsp:val=&quot;00694B5E&quot;/&gt;&lt;wsp:rsid wsp:val=&quot;0069503D&quot;/&gt;&lt;wsp:rsid wsp:val=&quot;00696019&quot;/&gt;&lt;wsp:rsid wsp:val=&quot;006A2102&quot;/&gt;&lt;wsp:rsid wsp:val=&quot;006A2170&quot;/&gt;&lt;wsp:rsid wsp:val=&quot;006A508D&quot;/&gt;&lt;wsp:rsid wsp:val=&quot;006A53B9&quot;/&gt;&lt;wsp:rsid wsp:val=&quot;006A5693&quot;/&gt;&lt;wsp:rsid wsp:val=&quot;006A732B&quot;/&gt;&lt;wsp:rsid wsp:val=&quot;006B021B&quot;/&gt;&lt;wsp:rsid wsp:val=&quot;006B1077&quot;/&gt;&lt;wsp:rsid wsp:val=&quot;006B2886&quot;/&gt;&lt;wsp:rsid wsp:val=&quot;006B2F7E&quot;/&gt;&lt;wsp:rsid wsp:val=&quot;006B3E35&quot;/&gt;&lt;wsp:rsid wsp:val=&quot;006B47CF&quot;/&gt;&lt;wsp:rsid wsp:val=&quot;006B4E70&quot;/&gt;&lt;wsp:rsid wsp:val=&quot;006B6BBB&quot;/&gt;&lt;wsp:rsid wsp:val=&quot;006C0B47&quot;/&gt;&lt;wsp:rsid wsp:val=&quot;006C1FDB&quot;/&gt;&lt;wsp:rsid wsp:val=&quot;006C2216&quot;/&gt;&lt;wsp:rsid wsp:val=&quot;006C35A3&quot;/&gt;&lt;wsp:rsid wsp:val=&quot;006C402E&quot;/&gt;&lt;wsp:rsid wsp:val=&quot;006C65B5&quot;/&gt;&lt;wsp:rsid wsp:val=&quot;006C6B81&quot;/&gt;&lt;wsp:rsid wsp:val=&quot;006C7477&quot;/&gt;&lt;wsp:rsid wsp:val=&quot;006D0786&quot;/&gt;&lt;wsp:rsid wsp:val=&quot;006D1FAD&quot;/&gt;&lt;wsp:rsid wsp:val=&quot;006D1FED&quot;/&gt;&lt;wsp:rsid wsp:val=&quot;006D205C&quot;/&gt;&lt;wsp:rsid wsp:val=&quot;006D24F5&quot;/&gt;&lt;wsp:rsid wsp:val=&quot;006D3E45&quot;/&gt;&lt;wsp:rsid wsp:val=&quot;006E0772&quot;/&gt;&lt;wsp:rsid wsp:val=&quot;006E0F0E&quot;/&gt;&lt;wsp:rsid wsp:val=&quot;006E2471&quot;/&gt;&lt;wsp:rsid wsp:val=&quot;006E40C7&quot;/&gt;&lt;wsp:rsid wsp:val=&quot;006E4A3E&quot;/&gt;&lt;wsp:rsid wsp:val=&quot;006E63A0&quot;/&gt;&lt;wsp:rsid wsp:val=&quot;006E6934&quot;/&gt;&lt;wsp:rsid wsp:val=&quot;006E6F93&quot;/&gt;&lt;wsp:rsid wsp:val=&quot;006E78EF&quot;/&gt;&lt;wsp:rsid wsp:val=&quot;006E7927&quot;/&gt;&lt;wsp:rsid wsp:val=&quot;006E79C7&quot;/&gt;&lt;wsp:rsid wsp:val=&quot;006F07B2&quot;/&gt;&lt;wsp:rsid wsp:val=&quot;006F0953&quot;/&gt;&lt;wsp:rsid wsp:val=&quot;006F1D4A&quot;/&gt;&lt;wsp:rsid wsp:val=&quot;006F3E86&quot;/&gt;&lt;wsp:rsid wsp:val=&quot;006F42F6&quot;/&gt;&lt;wsp:rsid wsp:val=&quot;00702654&quot;/&gt;&lt;wsp:rsid wsp:val=&quot;00703D04&quot;/&gt;&lt;wsp:rsid wsp:val=&quot;00705296&quot;/&gt;&lt;wsp:rsid wsp:val=&quot;00705662&quot;/&gt;&lt;wsp:rsid wsp:val=&quot;007057B8&quot;/&gt;&lt;wsp:rsid wsp:val=&quot;00705CB6&quot;/&gt;&lt;wsp:rsid wsp:val=&quot;0070695B&quot;/&gt;&lt;wsp:rsid wsp:val=&quot;007073B9&quot;/&gt;&lt;wsp:rsid wsp:val=&quot;00711845&quot;/&gt;&lt;wsp:rsid wsp:val=&quot;00712317&quot;/&gt;&lt;wsp:rsid wsp:val=&quot;00712D5B&quot;/&gt;&lt;wsp:rsid wsp:val=&quot;0071311F&quot;/&gt;&lt;wsp:rsid wsp:val=&quot;007136CF&quot;/&gt;&lt;wsp:rsid wsp:val=&quot;00713FDF&quot;/&gt;&lt;wsp:rsid wsp:val=&quot;00715723&quot;/&gt;&lt;wsp:rsid wsp:val=&quot;007165E1&quot;/&gt;&lt;wsp:rsid wsp:val=&quot;0071733B&quot;/&gt;&lt;wsp:rsid wsp:val=&quot;0071767E&quot;/&gt;&lt;wsp:rsid wsp:val=&quot;007208C4&quot;/&gt;&lt;wsp:rsid wsp:val=&quot;00720E9C&quot;/&gt;&lt;wsp:rsid wsp:val=&quot;007238A0&quot;/&gt;&lt;wsp:rsid wsp:val=&quot;00723AE6&quot;/&gt;&lt;wsp:rsid wsp:val=&quot;007247CA&quot;/&gt;&lt;wsp:rsid wsp:val=&quot;00725F0F&quot;/&gt;&lt;wsp:rsid wsp:val=&quot;00726ED8&quot;/&gt;&lt;wsp:rsid wsp:val=&quot;00727AE6&quot;/&gt;&lt;wsp:rsid wsp:val=&quot;00735A21&quot;/&gt;&lt;wsp:rsid wsp:val=&quot;00735A87&quot;/&gt;&lt;wsp:rsid wsp:val=&quot;00736AA8&quot;/&gt;&lt;wsp:rsid wsp:val=&quot;00736BB1&quot;/&gt;&lt;wsp:rsid wsp:val=&quot;00737C92&quot;/&gt;&lt;wsp:rsid wsp:val=&quot;0074049D&quot;/&gt;&lt;wsp:rsid wsp:val=&quot;00740B51&quot;/&gt;&lt;wsp:rsid wsp:val=&quot;007425B3&quot;/&gt;&lt;wsp:rsid wsp:val=&quot;0074298E&quot;/&gt;&lt;wsp:rsid wsp:val=&quot;007456F9&quot;/&gt;&lt;wsp:rsid wsp:val=&quot;00745A33&quot;/&gt;&lt;wsp:rsid wsp:val=&quot;007464E4&quot;/&gt;&lt;wsp:rsid wsp:val=&quot;00747692&quot;/&gt;&lt;wsp:rsid wsp:val=&quot;007477C1&quot;/&gt;&lt;wsp:rsid wsp:val=&quot;007506E1&quot;/&gt;&lt;wsp:rsid wsp:val=&quot;00751CA2&quot;/&gt;&lt;wsp:rsid wsp:val=&quot;0075298C&quot;/&gt;&lt;wsp:rsid wsp:val=&quot;00754561&quot;/&gt;&lt;wsp:rsid wsp:val=&quot;007545CD&quot;/&gt;&lt;wsp:rsid wsp:val=&quot;0075534B&quot;/&gt;&lt;wsp:rsid wsp:val=&quot;00755C76&quot;/&gt;&lt;wsp:rsid wsp:val=&quot;0075735D&quot;/&gt;&lt;wsp:rsid wsp:val=&quot;00762841&quot;/&gt;&lt;wsp:rsid wsp:val=&quot;00764158&quot;/&gt;&lt;wsp:rsid wsp:val=&quot;0076463E&quot;/&gt;&lt;wsp:rsid wsp:val=&quot;00767C6E&quot;/&gt;&lt;wsp:rsid wsp:val=&quot;00772C32&quot;/&gt;&lt;wsp:rsid wsp:val=&quot;00783825&quot;/&gt;&lt;wsp:rsid wsp:val=&quot;007870C3&quot;/&gt;&lt;wsp:rsid wsp:val=&quot;00787273&quot;/&gt;&lt;wsp:rsid wsp:val=&quot;007905E4&quot;/&gt;&lt;wsp:rsid wsp:val=&quot;00790B56&quot;/&gt;&lt;wsp:rsid wsp:val=&quot;007924DF&quot;/&gt;&lt;wsp:rsid wsp:val=&quot;00792721&quot;/&gt;&lt;wsp:rsid wsp:val=&quot;0079595D&quot;/&gt;&lt;wsp:rsid wsp:val=&quot;007978AF&quot;/&gt;&lt;wsp:rsid wsp:val=&quot;007A1B28&quot;/&gt;&lt;wsp:rsid wsp:val=&quot;007A7A4A&quot;/&gt;&lt;wsp:rsid wsp:val=&quot;007B2593&quot;/&gt;&lt;wsp:rsid wsp:val=&quot;007B4EE1&quot;/&gt;&lt;wsp:rsid wsp:val=&quot;007B568F&quot;/&gt;&lt;wsp:rsid wsp:val=&quot;007B5CB7&quot;/&gt;&lt;wsp:rsid wsp:val=&quot;007B6B84&quot;/&gt;&lt;wsp:rsid wsp:val=&quot;007C147F&quot;/&gt;&lt;wsp:rsid wsp:val=&quot;007C4F1C&quot;/&gt;&lt;wsp:rsid wsp:val=&quot;007C5D94&quot;/&gt;&lt;wsp:rsid wsp:val=&quot;007C632C&quot;/&gt;&lt;wsp:rsid wsp:val=&quot;007C66FF&quot;/&gt;&lt;wsp:rsid wsp:val=&quot;007C68BF&quot;/&gt;&lt;wsp:rsid wsp:val=&quot;007C7AB6&quot;/&gt;&lt;wsp:rsid wsp:val=&quot;007C7FD3&quot;/&gt;&lt;wsp:rsid wsp:val=&quot;007D0A29&quot;/&gt;&lt;wsp:rsid wsp:val=&quot;007D16EA&quot;/&gt;&lt;wsp:rsid wsp:val=&quot;007D2AAB&quot;/&gt;&lt;wsp:rsid wsp:val=&quot;007D3719&quot;/&gt;&lt;wsp:rsid wsp:val=&quot;007D6BC1&quot;/&gt;&lt;wsp:rsid wsp:val=&quot;007D6C66&quot;/&gt;&lt;wsp:rsid wsp:val=&quot;007D7E9E&quot;/&gt;&lt;wsp:rsid wsp:val=&quot;007E099A&quot;/&gt;&lt;wsp:rsid wsp:val=&quot;007E3B67&quot;/&gt;&lt;wsp:rsid wsp:val=&quot;007E5F82&quot;/&gt;&lt;wsp:rsid wsp:val=&quot;007E6D19&quot;/&gt;&lt;wsp:rsid wsp:val=&quot;007F11DC&quot;/&gt;&lt;wsp:rsid wsp:val=&quot;007F1A85&quot;/&gt;&lt;wsp:rsid wsp:val=&quot;007F49B7&quot;/&gt;&lt;wsp:rsid wsp:val=&quot;007F5822&quot;/&gt;&lt;wsp:rsid wsp:val=&quot;007F6FFF&quot;/&gt;&lt;wsp:rsid wsp:val=&quot;007F7357&quot;/&gt;&lt;wsp:rsid wsp:val=&quot;007F7C19&quot;/&gt;&lt;wsp:rsid wsp:val=&quot;007F7D08&quot;/&gt;&lt;wsp:rsid wsp:val=&quot;00800B01&quot;/&gt;&lt;wsp:rsid wsp:val=&quot;0080287D&quot;/&gt;&lt;wsp:rsid wsp:val=&quot;00804141&quot;/&gt;&lt;wsp:rsid wsp:val=&quot;008044A3&quot;/&gt;&lt;wsp:rsid wsp:val=&quot;00806442&quot;/&gt;&lt;wsp:rsid wsp:val=&quot;00806ADC&quot;/&gt;&lt;wsp:rsid wsp:val=&quot;0081235C&quot;/&gt;&lt;wsp:rsid wsp:val=&quot;00812DF9&quot;/&gt;&lt;wsp:rsid wsp:val=&quot;00813A1A&quot;/&gt;&lt;wsp:rsid wsp:val=&quot;00817C55&quot;/&gt;&lt;wsp:rsid wsp:val=&quot;00820CE0&quot;/&gt;&lt;wsp:rsid wsp:val=&quot;00821480&quot;/&gt;&lt;wsp:rsid wsp:val=&quot;00821A24&quot;/&gt;&lt;wsp:rsid wsp:val=&quot;00822AAB&quot;/&gt;&lt;wsp:rsid wsp:val=&quot;00824ED6&quot;/&gt;&lt;wsp:rsid wsp:val=&quot;008254B7&quot;/&gt;&lt;wsp:rsid wsp:val=&quot;00826099&quot;/&gt;&lt;wsp:rsid wsp:val=&quot;0082675A&quot;/&gt;&lt;wsp:rsid wsp:val=&quot;00826959&quot;/&gt;&lt;wsp:rsid wsp:val=&quot;008278BD&quot;/&gt;&lt;wsp:rsid wsp:val=&quot;008306A5&quot;/&gt;&lt;wsp:rsid wsp:val=&quot;00831ECF&quot;/&gt;&lt;wsp:rsid wsp:val=&quot;00833AE5&quot;/&gt;&lt;wsp:rsid wsp:val=&quot;00835606&quot;/&gt;&lt;wsp:rsid wsp:val=&quot;00835F1C&quot;/&gt;&lt;wsp:rsid wsp:val=&quot;00836AA7&quot;/&gt;&lt;wsp:rsid wsp:val=&quot;00836E7D&quot;/&gt;&lt;wsp:rsid wsp:val=&quot;008420BC&quot;/&gt;&lt;wsp:rsid wsp:val=&quot;008428DA&quot;/&gt;&lt;wsp:rsid wsp:val=&quot;008444D8&quot;/&gt;&lt;wsp:rsid wsp:val=&quot;00844FCF&quot;/&gt;&lt;wsp:rsid wsp:val=&quot;00846ED6&quot;/&gt;&lt;wsp:rsid wsp:val=&quot;00847AFB&quot;/&gt;&lt;wsp:rsid wsp:val=&quot;0085053B&quot;/&gt;&lt;wsp:rsid wsp:val=&quot;00851B4A&quot;/&gt;&lt;wsp:rsid wsp:val=&quot;00852DF8&quot;/&gt;&lt;wsp:rsid wsp:val=&quot;00853373&quot;/&gt;&lt;wsp:rsid wsp:val=&quot;0085363C&quot;/&gt;&lt;wsp:rsid wsp:val=&quot;00853A02&quot;/&gt;&lt;wsp:rsid wsp:val=&quot;0085450B&quot;/&gt;&lt;wsp:rsid wsp:val=&quot;0085568A&quot;/&gt;&lt;wsp:rsid wsp:val=&quot;00856B3C&quot;/&gt;&lt;wsp:rsid wsp:val=&quot;0085700B&quot;/&gt;&lt;wsp:rsid wsp:val=&quot;00857B59&quot;/&gt;&lt;wsp:rsid wsp:val=&quot;008603FB&quot;/&gt;&lt;wsp:rsid wsp:val=&quot;00862334&quot;/&gt;&lt;wsp:rsid wsp:val=&quot;00863890&quot;/&gt;&lt;wsp:rsid wsp:val=&quot;0086778C&quot;/&gt;&lt;wsp:rsid wsp:val=&quot;00867D40&quot;/&gt;&lt;wsp:rsid wsp:val=&quot;0087110A&quot;/&gt;&lt;wsp:rsid wsp:val=&quot;00871422&quot;/&gt;&lt;wsp:rsid wsp:val=&quot;00872BA7&quot;/&gt;&lt;wsp:rsid wsp:val=&quot;00874B49&quot;/&gt;&lt;wsp:rsid wsp:val=&quot;00875CFD&quot;/&gt;&lt;wsp:rsid wsp:val=&quot;008761B6&quot;/&gt;&lt;wsp:rsid wsp:val=&quot;00876DC5&quot;/&gt;&lt;wsp:rsid wsp:val=&quot;00877A09&quot;/&gt;&lt;wsp:rsid wsp:val=&quot;00881D03&quot;/&gt;&lt;wsp:rsid wsp:val=&quot;00882551&quot;/&gt;&lt;wsp:rsid wsp:val=&quot;008844CF&quot;/&gt;&lt;wsp:rsid wsp:val=&quot;0088461D&quot;/&gt;&lt;wsp:rsid wsp:val=&quot;00884ABA&quot;/&gt;&lt;wsp:rsid wsp:val=&quot;00885865&quot;/&gt;&lt;wsp:rsid wsp:val=&quot;008861B1&quot;/&gt;&lt;wsp:rsid wsp:val=&quot;008874CE&quot;/&gt;&lt;wsp:rsid wsp:val=&quot;0089019C&quot;/&gt;&lt;wsp:rsid wsp:val=&quot;008903E9&quot;/&gt;&lt;wsp:rsid wsp:val=&quot;008909CD&quot;/&gt;&lt;wsp:rsid wsp:val=&quot;00892033&quot;/&gt;&lt;wsp:rsid wsp:val=&quot;00892D64&quot;/&gt;&lt;wsp:rsid wsp:val=&quot;008976AF&quot;/&gt;&lt;wsp:rsid wsp:val=&quot;00897848&quot;/&gt;&lt;wsp:rsid wsp:val=&quot;008978FC&quot;/&gt;&lt;wsp:rsid wsp:val=&quot;008A00FD&quot;/&gt;&lt;wsp:rsid wsp:val=&quot;008A0DB3&quot;/&gt;&lt;wsp:rsid wsp:val=&quot;008A11BE&quot;/&gt;&lt;wsp:rsid wsp:val=&quot;008A218A&quot;/&gt;&lt;wsp:rsid wsp:val=&quot;008A2922&quot;/&gt;&lt;wsp:rsid wsp:val=&quot;008A56BF&quot;/&gt;&lt;wsp:rsid wsp:val=&quot;008A6905&quot;/&gt;&lt;wsp:rsid wsp:val=&quot;008A7160&quot;/&gt;&lt;wsp:rsid wsp:val=&quot;008A7EC5&quot;/&gt;&lt;wsp:rsid wsp:val=&quot;008B03B3&quot;/&gt;&lt;wsp:rsid wsp:val=&quot;008B21D1&quot;/&gt;&lt;wsp:rsid wsp:val=&quot;008B5035&quot;/&gt;&lt;wsp:rsid wsp:val=&quot;008B5E31&quot;/&gt;&lt;wsp:rsid wsp:val=&quot;008B5F7D&quot;/&gt;&lt;wsp:rsid wsp:val=&quot;008C1D5B&quot;/&gt;&lt;wsp:rsid wsp:val=&quot;008C1F6F&quot;/&gt;&lt;wsp:rsid wsp:val=&quot;008C248A&quot;/&gt;&lt;wsp:rsid wsp:val=&quot;008C3076&quot;/&gt;&lt;wsp:rsid wsp:val=&quot;008C51E2&quot;/&gt;&lt;wsp:rsid wsp:val=&quot;008C5765&quot;/&gt;&lt;wsp:rsid wsp:val=&quot;008C7BEE&quot;/&gt;&lt;wsp:rsid wsp:val=&quot;008D103F&quot;/&gt;&lt;wsp:rsid wsp:val=&quot;008D1D50&quot;/&gt;&lt;wsp:rsid wsp:val=&quot;008D2209&quot;/&gt;&lt;wsp:rsid wsp:val=&quot;008D34B3&quot;/&gt;&lt;wsp:rsid wsp:val=&quot;008D388B&quot;/&gt;&lt;wsp:rsid wsp:val=&quot;008D45FB&quot;/&gt;&lt;wsp:rsid wsp:val=&quot;008D5018&quot;/&gt;&lt;wsp:rsid wsp:val=&quot;008D56FD&quot;/&gt;&lt;wsp:rsid wsp:val=&quot;008D5FA5&quot;/&gt;&lt;wsp:rsid wsp:val=&quot;008E0D6C&quot;/&gt;&lt;wsp:rsid wsp:val=&quot;008E15CB&quot;/&gt;&lt;wsp:rsid wsp:val=&quot;008E2DFB&quot;/&gt;&lt;wsp:rsid wsp:val=&quot;008E3CA1&quot;/&gt;&lt;wsp:rsid wsp:val=&quot;008E4291&quot;/&gt;&lt;wsp:rsid wsp:val=&quot;008F1335&quot;/&gt;&lt;wsp:rsid wsp:val=&quot;008F322A&quot;/&gt;&lt;wsp:rsid wsp:val=&quot;008F38C6&quot;/&gt;&lt;wsp:rsid wsp:val=&quot;008F544F&quot;/&gt;&lt;wsp:rsid wsp:val=&quot;008F5E7E&quot;/&gt;&lt;wsp:rsid wsp:val=&quot;008F5F4A&quot;/&gt;&lt;wsp:rsid wsp:val=&quot;008F64A6&quot;/&gt;&lt;wsp:rsid wsp:val=&quot;0090055E&quot;/&gt;&lt;wsp:rsid wsp:val=&quot;0090172B&quot;/&gt;&lt;wsp:rsid wsp:val=&quot;00901DAD&quot;/&gt;&lt;wsp:rsid wsp:val=&quot;009040E8&quot;/&gt;&lt;wsp:rsid wsp:val=&quot;009072EE&quot;/&gt;&lt;wsp:rsid wsp:val=&quot;0090766D&quot;/&gt;&lt;wsp:rsid wsp:val=&quot;00907F67&quot;/&gt;&lt;wsp:rsid wsp:val=&quot;00911983&quot;/&gt;&lt;wsp:rsid wsp:val=&quot;00914E49&quot;/&gt;&lt;wsp:rsid wsp:val=&quot;009155B4&quot;/&gt;&lt;wsp:rsid wsp:val=&quot;00916D3E&quot;/&gt;&lt;wsp:rsid wsp:val=&quot;00922D98&quot;/&gt;&lt;wsp:rsid wsp:val=&quot;009268BD&quot;/&gt;&lt;wsp:rsid wsp:val=&quot;00930457&quot;/&gt;&lt;wsp:rsid wsp:val=&quot;00930FC3&quot;/&gt;&lt;wsp:rsid wsp:val=&quot;00931116&quot;/&gt;&lt;wsp:rsid wsp:val=&quot;009332FF&quot;/&gt;&lt;wsp:rsid wsp:val=&quot;00934818&quot;/&gt;&lt;wsp:rsid wsp:val=&quot;00934EC9&quot;/&gt;&lt;wsp:rsid wsp:val=&quot;00935724&quot;/&gt;&lt;wsp:rsid wsp:val=&quot;0093737F&quot;/&gt;&lt;wsp:rsid wsp:val=&quot;009378CB&quot;/&gt;&lt;wsp:rsid wsp:val=&quot;00937C02&quot;/&gt;&lt;wsp:rsid wsp:val=&quot;00937C5E&quot;/&gt;&lt;wsp:rsid wsp:val=&quot;00937ECD&quot;/&gt;&lt;wsp:rsid wsp:val=&quot;00940BBB&quot;/&gt;&lt;wsp:rsid wsp:val=&quot;00941C67&quot;/&gt;&lt;wsp:rsid wsp:val=&quot;00946101&quot;/&gt;&lt;wsp:rsid wsp:val=&quot;009463EC&quot;/&gt;&lt;wsp:rsid wsp:val=&quot;00947732&quot;/&gt;&lt;wsp:rsid wsp:val=&quot;00950196&quot;/&gt;&lt;wsp:rsid wsp:val=&quot;00951F54&quot;/&gt;&lt;wsp:rsid wsp:val=&quot;00953C8D&quot;/&gt;&lt;wsp:rsid wsp:val=&quot;00955A4C&quot;/&gt;&lt;wsp:rsid wsp:val=&quot;009572D2&quot;/&gt;&lt;wsp:rsid wsp:val=&quot;00962FD2&quot;/&gt;&lt;wsp:rsid wsp:val=&quot;00963BA7&quot;/&gt;&lt;wsp:rsid wsp:val=&quot;00964D4C&quot;/&gt;&lt;wsp:rsid wsp:val=&quot;0097039B&quot;/&gt;&lt;wsp:rsid wsp:val=&quot;00971B67&quot;/&gt;&lt;wsp:rsid wsp:val=&quot;00971F79&quot;/&gt;&lt;wsp:rsid wsp:val=&quot;00971FF2&quot;/&gt;&lt;wsp:rsid wsp:val=&quot;00974360&quot;/&gt;&lt;wsp:rsid wsp:val=&quot;0097488B&quot;/&gt;&lt;wsp:rsid wsp:val=&quot;00975FDD&quot;/&gt;&lt;wsp:rsid wsp:val=&quot;009775B8&quot;/&gt;&lt;wsp:rsid wsp:val=&quot;009840E5&quot;/&gt;&lt;wsp:rsid wsp:val=&quot;0098501E&quot;/&gt;&lt;wsp:rsid wsp:val=&quot;00986B0A&quot;/&gt;&lt;wsp:rsid wsp:val=&quot;00990C5D&quot;/&gt;&lt;wsp:rsid wsp:val=&quot;009923F6&quot;/&gt;&lt;wsp:rsid wsp:val=&quot;0099309B&quot;/&gt;&lt;wsp:rsid wsp:val=&quot;009936FD&quot;/&gt;&lt;wsp:rsid wsp:val=&quot;00993D9E&quot;/&gt;&lt;wsp:rsid wsp:val=&quot;00995ED9&quot;/&gt;&lt;wsp:rsid wsp:val=&quot;009965DE&quot;/&gt;&lt;wsp:rsid wsp:val=&quot;009A2B11&quot;/&gt;&lt;wsp:rsid wsp:val=&quot;009A38C0&quot;/&gt;&lt;wsp:rsid wsp:val=&quot;009A3C36&quot;/&gt;&lt;wsp:rsid wsp:val=&quot;009A60BC&quot;/&gt;&lt;wsp:rsid wsp:val=&quot;009A62BA&quot;/&gt;&lt;wsp:rsid wsp:val=&quot;009B3D7B&quot;/&gt;&lt;wsp:rsid wsp:val=&quot;009B718B&quot;/&gt;&lt;wsp:rsid wsp:val=&quot;009C42ED&quot;/&gt;&lt;wsp:rsid wsp:val=&quot;009C7164&quot;/&gt;&lt;wsp:rsid wsp:val=&quot;009C72E0&quot;/&gt;&lt;wsp:rsid wsp:val=&quot;009C7F4C&quot;/&gt;&lt;wsp:rsid wsp:val=&quot;009D041B&quot;/&gt;&lt;wsp:rsid wsp:val=&quot;009D08C1&quot;/&gt;&lt;wsp:rsid wsp:val=&quot;009D165C&quot;/&gt;&lt;wsp:rsid wsp:val=&quot;009D1F1A&quot;/&gt;&lt;wsp:rsid wsp:val=&quot;009D5EF1&quot;/&gt;&lt;wsp:rsid wsp:val=&quot;009D6DCE&quot;/&gt;&lt;wsp:rsid wsp:val=&quot;009E2719&quot;/&gt;&lt;wsp:rsid wsp:val=&quot;009E32FF&quot;/&gt;&lt;wsp:rsid wsp:val=&quot;009E5980&quot;/&gt;&lt;wsp:rsid wsp:val=&quot;009E6833&quot;/&gt;&lt;wsp:rsid wsp:val=&quot;009E7A97&quot;/&gt;&lt;wsp:rsid wsp:val=&quot;009F0678&quot;/&gt;&lt;wsp:rsid wsp:val=&quot;009F0E6C&quot;/&gt;&lt;wsp:rsid wsp:val=&quot;009F20BE&quot;/&gt;&lt;wsp:rsid wsp:val=&quot;009F25A9&quot;/&gt;&lt;wsp:rsid wsp:val=&quot;009F339E&quot;/&gt;&lt;wsp:rsid wsp:val=&quot;009F3558&quot;/&gt;&lt;wsp:rsid wsp:val=&quot;009F473E&quot;/&gt;&lt;wsp:rsid wsp:val=&quot;009F4FFE&quot;/&gt;&lt;wsp:rsid wsp:val=&quot;009F76A4&quot;/&gt;&lt;wsp:rsid wsp:val=&quot;00A001B0&quot;/&gt;&lt;wsp:rsid wsp:val=&quot;00A0170C&quot;/&gt;&lt;wsp:rsid wsp:val=&quot;00A02AA1&quot;/&gt;&lt;wsp:rsid wsp:val=&quot;00A032ED&quot;/&gt;&lt;wsp:rsid wsp:val=&quot;00A03D89&quot;/&gt;&lt;wsp:rsid wsp:val=&quot;00A04208&quot;/&gt;&lt;wsp:rsid wsp:val=&quot;00A066AE&quot;/&gt;&lt;wsp:rsid wsp:val=&quot;00A12991&quot;/&gt;&lt;wsp:rsid wsp:val=&quot;00A1385B&quot;/&gt;&lt;wsp:rsid wsp:val=&quot;00A144F0&quot;/&gt;&lt;wsp:rsid wsp:val=&quot;00A1684C&quot;/&gt;&lt;wsp:rsid wsp:val=&quot;00A17292&quot;/&gt;&lt;wsp:rsid wsp:val=&quot;00A20BA0&quot;/&gt;&lt;wsp:rsid wsp:val=&quot;00A23798&quot;/&gt;&lt;wsp:rsid wsp:val=&quot;00A23A0F&quot;/&gt;&lt;wsp:rsid wsp:val=&quot;00A32760&quot;/&gt;&lt;wsp:rsid wsp:val=&quot;00A32FBC&quot;/&gt;&lt;wsp:rsid wsp:val=&quot;00A331FB&quot;/&gt;&lt;wsp:rsid wsp:val=&quot;00A33366&quot;/&gt;&lt;wsp:rsid wsp:val=&quot;00A345BD&quot;/&gt;&lt;wsp:rsid wsp:val=&quot;00A3643F&quot;/&gt;&lt;wsp:rsid wsp:val=&quot;00A36C4F&quot;/&gt;&lt;wsp:rsid wsp:val=&quot;00A36FDE&quot;/&gt;&lt;wsp:rsid wsp:val=&quot;00A40F12&quot;/&gt;&lt;wsp:rsid wsp:val=&quot;00A41883&quot;/&gt;&lt;wsp:rsid wsp:val=&quot;00A42D63&quot;/&gt;&lt;wsp:rsid wsp:val=&quot;00A44897&quot;/&gt;&lt;wsp:rsid wsp:val=&quot;00A44C24&quot;/&gt;&lt;wsp:rsid wsp:val=&quot;00A46DAE&quot;/&gt;&lt;wsp:rsid wsp:val=&quot;00A50A13&quot;/&gt;&lt;wsp:rsid wsp:val=&quot;00A51EE6&quot;/&gt;&lt;wsp:rsid wsp:val=&quot;00A52B67&quot;/&gt;&lt;wsp:rsid wsp:val=&quot;00A538AC&quot;/&gt;&lt;wsp:rsid wsp:val=&quot;00A53DBE&quot;/&gt;&lt;wsp:rsid wsp:val=&quot;00A56690&quot;/&gt;&lt;wsp:rsid wsp:val=&quot;00A5726D&quot;/&gt;&lt;wsp:rsid wsp:val=&quot;00A6335C&quot;/&gt;&lt;wsp:rsid wsp:val=&quot;00A642D1&quot;/&gt;&lt;wsp:rsid wsp:val=&quot;00A65C99&quot;/&gt;&lt;wsp:rsid wsp:val=&quot;00A713A4&quot;/&gt;&lt;wsp:rsid wsp:val=&quot;00A737EC&quot;/&gt;&lt;wsp:rsid wsp:val=&quot;00A741DE&quot;/&gt;&lt;wsp:rsid wsp:val=&quot;00A74B06&quot;/&gt;&lt;wsp:rsid wsp:val=&quot;00A74B52&quot;/&gt;&lt;wsp:rsid wsp:val=&quot;00A74EAC&quot;/&gt;&lt;wsp:rsid wsp:val=&quot;00A753DE&quot;/&gt;&lt;wsp:rsid wsp:val=&quot;00A75698&quot;/&gt;&lt;wsp:rsid wsp:val=&quot;00A760DE&quot;/&gt;&lt;wsp:rsid wsp:val=&quot;00A766BA&quot;/&gt;&lt;wsp:rsid wsp:val=&quot;00A7772B&quot;/&gt;&lt;wsp:rsid wsp:val=&quot;00A8080F&quot;/&gt;&lt;wsp:rsid wsp:val=&quot;00A8307F&quot;/&gt;&lt;wsp:rsid wsp:val=&quot;00A857B6&quot;/&gt;&lt;wsp:rsid wsp:val=&quot;00A85E19&quot;/&gt;&lt;wsp:rsid wsp:val=&quot;00A86939&quot;/&gt;&lt;wsp:rsid wsp:val=&quot;00A86E61&quot;/&gt;&lt;wsp:rsid wsp:val=&quot;00A86F52&quot;/&gt;&lt;wsp:rsid wsp:val=&quot;00A87269&quot;/&gt;&lt;wsp:rsid wsp:val=&quot;00A90A65&quot;/&gt;&lt;wsp:rsid wsp:val=&quot;00A90B54&quot;/&gt;&lt;wsp:rsid wsp:val=&quot;00A912DB&quot;/&gt;&lt;wsp:rsid wsp:val=&quot;00A93364&quot;/&gt;&lt;wsp:rsid wsp:val=&quot;00A94907&quot;/&gt;&lt;wsp:rsid wsp:val=&quot;00A95564&quot;/&gt;&lt;wsp:rsid wsp:val=&quot;00A9579B&quot;/&gt;&lt;wsp:rsid wsp:val=&quot;00A969CC&quot;/&gt;&lt;wsp:rsid wsp:val=&quot;00AA00D5&quot;/&gt;&lt;wsp:rsid wsp:val=&quot;00AA1B53&quot;/&gt;&lt;wsp:rsid wsp:val=&quot;00AA292C&quot;/&gt;&lt;wsp:rsid wsp:val=&quot;00AA2B38&quot;/&gt;&lt;wsp:rsid wsp:val=&quot;00AA49D8&quot;/&gt;&lt;wsp:rsid wsp:val=&quot;00AA5EF1&quot;/&gt;&lt;wsp:rsid wsp:val=&quot;00AA5F1E&quot;/&gt;&lt;wsp:rsid wsp:val=&quot;00AA61B0&quot;/&gt;&lt;wsp:rsid wsp:val=&quot;00AA63B3&quot;/&gt;&lt;wsp:rsid wsp:val=&quot;00AB0714&quot;/&gt;&lt;wsp:rsid wsp:val=&quot;00AB1F29&quot;/&gt;&lt;wsp:rsid wsp:val=&quot;00AB4B32&quot;/&gt;&lt;wsp:rsid wsp:val=&quot;00AC014D&quot;/&gt;&lt;wsp:rsid wsp:val=&quot;00AC1E89&quot;/&gt;&lt;wsp:rsid wsp:val=&quot;00AC25F1&quot;/&gt;&lt;wsp:rsid wsp:val=&quot;00AC3A4B&quot;/&gt;&lt;wsp:rsid wsp:val=&quot;00AC6154&quot;/&gt;&lt;wsp:rsid wsp:val=&quot;00AC6248&quot;/&gt;&lt;wsp:rsid wsp:val=&quot;00AC69B1&quot;/&gt;&lt;wsp:rsid wsp:val=&quot;00AC7DC7&quot;/&gt;&lt;wsp:rsid wsp:val=&quot;00AD005C&quot;/&gt;&lt;wsp:rsid wsp:val=&quot;00AD0433&quot;/&gt;&lt;wsp:rsid wsp:val=&quot;00AD0858&quot;/&gt;&lt;wsp:rsid wsp:val=&quot;00AD1D9D&quot;/&gt;&lt;wsp:rsid wsp:val=&quot;00AD22F6&quot;/&gt;&lt;wsp:rsid wsp:val=&quot;00AD55F5&quot;/&gt;&lt;wsp:rsid wsp:val=&quot;00AD66D6&quot;/&gt;&lt;wsp:rsid wsp:val=&quot;00AD67D6&quot;/&gt;&lt;wsp:rsid wsp:val=&quot;00AE31D6&quot;/&gt;&lt;wsp:rsid wsp:val=&quot;00AE3A4D&quot;/&gt;&lt;wsp:rsid wsp:val=&quot;00AE3B6C&quot;/&gt;&lt;wsp:rsid wsp:val=&quot;00AE42EF&quot;/&gt;&lt;wsp:rsid wsp:val=&quot;00AE50CF&quot;/&gt;&lt;wsp:rsid wsp:val=&quot;00AE5436&quot;/&gt;&lt;wsp:rsid wsp:val=&quot;00AE5440&quot;/&gt;&lt;wsp:rsid wsp:val=&quot;00AE63ED&quot;/&gt;&lt;wsp:rsid wsp:val=&quot;00AE68E2&quot;/&gt;&lt;wsp:rsid wsp:val=&quot;00AE768D&quot;/&gt;&lt;wsp:rsid wsp:val=&quot;00AF1E6C&quot;/&gt;&lt;wsp:rsid wsp:val=&quot;00AF20DA&quot;/&gt;&lt;wsp:rsid wsp:val=&quot;00AF3557&quot;/&gt;&lt;wsp:rsid wsp:val=&quot;00AF40FF&quot;/&gt;&lt;wsp:rsid wsp:val=&quot;00AF6795&quot;/&gt;&lt;wsp:rsid wsp:val=&quot;00AF6B92&quot;/&gt;&lt;wsp:rsid wsp:val=&quot;00AF78AE&quot;/&gt;&lt;wsp:rsid wsp:val=&quot;00B017C9&quot;/&gt;&lt;wsp:rsid wsp:val=&quot;00B024F2&quot;/&gt;&lt;wsp:rsid wsp:val=&quot;00B02536&quot;/&gt;&lt;wsp:rsid wsp:val=&quot;00B03544&quot;/&gt;&lt;wsp:rsid wsp:val=&quot;00B039AF&quot;/&gt;&lt;wsp:rsid wsp:val=&quot;00B03EBF&quot;/&gt;&lt;wsp:rsid wsp:val=&quot;00B03EEC&quot;/&gt;&lt;wsp:rsid wsp:val=&quot;00B04F7D&quot;/&gt;&lt;wsp:rsid wsp:val=&quot;00B10350&quot;/&gt;&lt;wsp:rsid wsp:val=&quot;00B1118B&quot;/&gt;&lt;wsp:rsid wsp:val=&quot;00B131CE&quot;/&gt;&lt;wsp:rsid wsp:val=&quot;00B1408F&quot;/&gt;&lt;wsp:rsid wsp:val=&quot;00B1440C&quot;/&gt;&lt;wsp:rsid wsp:val=&quot;00B14662&quot;/&gt;&lt;wsp:rsid wsp:val=&quot;00B156CC&quot;/&gt;&lt;wsp:rsid wsp:val=&quot;00B1720D&quot;/&gt;&lt;wsp:rsid wsp:val=&quot;00B20148&quot;/&gt;&lt;wsp:rsid wsp:val=&quot;00B21C8F&quot;/&gt;&lt;wsp:rsid wsp:val=&quot;00B24EF6&quot;/&gt;&lt;wsp:rsid wsp:val=&quot;00B25AC6&quot;/&gt;&lt;wsp:rsid wsp:val=&quot;00B3016F&quot;/&gt;&lt;wsp:rsid wsp:val=&quot;00B30716&quot;/&gt;&lt;wsp:rsid wsp:val=&quot;00B30A6E&quot;/&gt;&lt;wsp:rsid wsp:val=&quot;00B30F03&quot;/&gt;&lt;wsp:rsid wsp:val=&quot;00B32C33&quot;/&gt;&lt;wsp:rsid wsp:val=&quot;00B33AB5&quot;/&gt;&lt;wsp:rsid wsp:val=&quot;00B34656&quot;/&gt;&lt;wsp:rsid wsp:val=&quot;00B3582C&quot;/&gt;&lt;wsp:rsid wsp:val=&quot;00B359F6&quot;/&gt;&lt;wsp:rsid wsp:val=&quot;00B37628&quot;/&gt;&lt;wsp:rsid wsp:val=&quot;00B4021F&quot;/&gt;&lt;wsp:rsid wsp:val=&quot;00B41E86&quot;/&gt;&lt;wsp:rsid wsp:val=&quot;00B42D07&quot;/&gt;&lt;wsp:rsid wsp:val=&quot;00B43A45&quot;/&gt;&lt;wsp:rsid wsp:val=&quot;00B47BE7&quot;/&gt;&lt;wsp:rsid wsp:val=&quot;00B47D75&quot;/&gt;&lt;wsp:rsid wsp:val=&quot;00B50BDC&quot;/&gt;&lt;wsp:rsid wsp:val=&quot;00B51FE4&quot;/&gt;&lt;wsp:rsid wsp:val=&quot;00B52CD2&quot;/&gt;&lt;wsp:rsid wsp:val=&quot;00B5510C&quot;/&gt;&lt;wsp:rsid wsp:val=&quot;00B56504&quot;/&gt;&lt;wsp:rsid wsp:val=&quot;00B578E7&quot;/&gt;&lt;wsp:rsid wsp:val=&quot;00B60052&quot;/&gt;&lt;wsp:rsid wsp:val=&quot;00B611DA&quot;/&gt;&lt;wsp:rsid wsp:val=&quot;00B621A1&quot;/&gt;&lt;wsp:rsid wsp:val=&quot;00B62BB0&quot;/&gt;&lt;wsp:rsid wsp:val=&quot;00B6426E&quot;/&gt;&lt;wsp:rsid wsp:val=&quot;00B65400&quot;/&gt;&lt;wsp:rsid wsp:val=&quot;00B65F17&quot;/&gt;&lt;wsp:rsid wsp:val=&quot;00B660BC&quot;/&gt;&lt;wsp:rsid wsp:val=&quot;00B66257&quot;/&gt;&lt;wsp:rsid wsp:val=&quot;00B66FA8&quot;/&gt;&lt;wsp:rsid wsp:val=&quot;00B6713C&quot;/&gt;&lt;wsp:rsid wsp:val=&quot;00B67CA9&quot;/&gt;&lt;wsp:rsid wsp:val=&quot;00B72164&quot;/&gt;&lt;wsp:rsid wsp:val=&quot;00B80520&quot;/&gt;&lt;wsp:rsid wsp:val=&quot;00B85726&quot;/&gt;&lt;wsp:rsid wsp:val=&quot;00B8676D&quot;/&gt;&lt;wsp:rsid wsp:val=&quot;00B878B8&quot;/&gt;&lt;wsp:rsid wsp:val=&quot;00B92177&quot;/&gt;&lt;wsp:rsid wsp:val=&quot;00B935F2&quot;/&gt;&lt;wsp:rsid wsp:val=&quot;00B93A08&quot;/&gt;&lt;wsp:rsid wsp:val=&quot;00B93B82&quot;/&gt;&lt;wsp:rsid wsp:val=&quot;00B940E3&quot;/&gt;&lt;wsp:rsid wsp:val=&quot;00B942F6&quot;/&gt;&lt;wsp:rsid wsp:val=&quot;00B9493F&quot;/&gt;&lt;wsp:rsid wsp:val=&quot;00B95B92&quot;/&gt;&lt;wsp:rsid wsp:val=&quot;00B96120&quot;/&gt;&lt;wsp:rsid wsp:val=&quot;00B9639B&quot;/&gt;&lt;wsp:rsid wsp:val=&quot;00B968F2&quot;/&gt;&lt;wsp:rsid wsp:val=&quot;00B97B81&quot;/&gt;&lt;wsp:rsid wsp:val=&quot;00BA0643&quot;/&gt;&lt;wsp:rsid wsp:val=&quot;00BA0E2E&quot;/&gt;&lt;wsp:rsid wsp:val=&quot;00BA123A&quot;/&gt;&lt;wsp:rsid wsp:val=&quot;00BA2D3C&quot;/&gt;&lt;wsp:rsid wsp:val=&quot;00BA3E2D&quot;/&gt;&lt;wsp:rsid wsp:val=&quot;00BA4FCA&quot;/&gt;&lt;wsp:rsid wsp:val=&quot;00BA5307&quot;/&gt;&lt;wsp:rsid wsp:val=&quot;00BA54EA&quot;/&gt;&lt;wsp:rsid wsp:val=&quot;00BA6288&quot;/&gt;&lt;wsp:rsid wsp:val=&quot;00BA6C9F&quot;/&gt;&lt;wsp:rsid wsp:val=&quot;00BA7C99&quot;/&gt;&lt;wsp:rsid wsp:val=&quot;00BB3A20&quot;/&gt;&lt;wsp:rsid wsp:val=&quot;00BB3E43&quot;/&gt;&lt;wsp:rsid wsp:val=&quot;00BB6217&quot;/&gt;&lt;wsp:rsid wsp:val=&quot;00BB77B1&quot;/&gt;&lt;wsp:rsid wsp:val=&quot;00BC0FF3&quot;/&gt;&lt;wsp:rsid wsp:val=&quot;00BC17D0&quot;/&gt;&lt;wsp:rsid wsp:val=&quot;00BC1AED&quot;/&gt;&lt;wsp:rsid wsp:val=&quot;00BC1F52&quot;/&gt;&lt;wsp:rsid wsp:val=&quot;00BC48CA&quot;/&gt;&lt;wsp:rsid wsp:val=&quot;00BC49C0&quot;/&gt;&lt;wsp:rsid wsp:val=&quot;00BC503C&quot;/&gt;&lt;wsp:rsid wsp:val=&quot;00BC589C&quot;/&gt;&lt;wsp:rsid wsp:val=&quot;00BC5D45&quot;/&gt;&lt;wsp:rsid wsp:val=&quot;00BC708C&quot;/&gt;&lt;wsp:rsid wsp:val=&quot;00BD1F34&quot;/&gt;&lt;wsp:rsid wsp:val=&quot;00BD45B8&quot;/&gt;&lt;wsp:rsid wsp:val=&quot;00BD66DB&quot;/&gt;&lt;wsp:rsid wsp:val=&quot;00BD7CB4&quot;/&gt;&lt;wsp:rsid wsp:val=&quot;00BE0D9B&quot;/&gt;&lt;wsp:rsid wsp:val=&quot;00BE1960&quot;/&gt;&lt;wsp:rsid wsp:val=&quot;00BE1DCB&quot;/&gt;&lt;wsp:rsid wsp:val=&quot;00BE2159&quot;/&gt;&lt;wsp:rsid wsp:val=&quot;00BE6945&quot;/&gt;&lt;wsp:rsid wsp:val=&quot;00BE7347&quot;/&gt;&lt;wsp:rsid wsp:val=&quot;00BE7A97&quot;/&gt;&lt;wsp:rsid wsp:val=&quot;00BF0A57&quot;/&gt;&lt;wsp:rsid wsp:val=&quot;00BF0FF4&quot;/&gt;&lt;wsp:rsid wsp:val=&quot;00BF710B&quot;/&gt;&lt;wsp:rsid wsp:val=&quot;00C01372&quot;/&gt;&lt;wsp:rsid wsp:val=&quot;00C01767&quot;/&gt;&lt;wsp:rsid wsp:val=&quot;00C029DB&quot;/&gt;&lt;wsp:rsid wsp:val=&quot;00C053BF&quot;/&gt;&lt;wsp:rsid wsp:val=&quot;00C07956&quot;/&gt;&lt;wsp:rsid wsp:val=&quot;00C07B2C&quot;/&gt;&lt;wsp:rsid wsp:val=&quot;00C10F5A&quot;/&gt;&lt;wsp:rsid wsp:val=&quot;00C13098&quot;/&gt;&lt;wsp:rsid wsp:val=&quot;00C141CE&quot;/&gt;&lt;wsp:rsid wsp:val=&quot;00C14AB7&quot;/&gt;&lt;wsp:rsid wsp:val=&quot;00C15179&quot;/&gt;&lt;wsp:rsid wsp:val=&quot;00C24E4A&quot;/&gt;&lt;wsp:rsid wsp:val=&quot;00C268B4&quot;/&gt;&lt;wsp:rsid wsp:val=&quot;00C307BA&quot;/&gt;&lt;wsp:rsid wsp:val=&quot;00C329ED&quot;/&gt;&lt;wsp:rsid wsp:val=&quot;00C351D3&quot;/&gt;&lt;wsp:rsid wsp:val=&quot;00C358AF&quot;/&gt;&lt;wsp:rsid wsp:val=&quot;00C4136B&quot;/&gt;&lt;wsp:rsid wsp:val=&quot;00C42027&quot;/&gt;&lt;wsp:rsid wsp:val=&quot;00C42490&quot;/&gt;&lt;wsp:rsid wsp:val=&quot;00C42AE5&quot;/&gt;&lt;wsp:rsid wsp:val=&quot;00C4343F&quot;/&gt;&lt;wsp:rsid wsp:val=&quot;00C43C38&quot;/&gt;&lt;wsp:rsid wsp:val=&quot;00C44395&quot;/&gt;&lt;wsp:rsid wsp:val=&quot;00C448A6&quot;/&gt;&lt;wsp:rsid wsp:val=&quot;00C44AA2&quot;/&gt;&lt;wsp:rsid wsp:val=&quot;00C457D9&quot;/&gt;&lt;wsp:rsid wsp:val=&quot;00C5169F&quot;/&gt;&lt;wsp:rsid wsp:val=&quot;00C52690&quot;/&gt;&lt;wsp:rsid wsp:val=&quot;00C56FA2&quot;/&gt;&lt;wsp:rsid wsp:val=&quot;00C616BD&quot;/&gt;&lt;wsp:rsid wsp:val=&quot;00C63881&quot;/&gt;&lt;wsp:rsid wsp:val=&quot;00C65E65&quot;/&gt;&lt;wsp:rsid wsp:val=&quot;00C65ECB&quot;/&gt;&lt;wsp:rsid wsp:val=&quot;00C66390&quot;/&gt;&lt;wsp:rsid wsp:val=&quot;00C67712&quot;/&gt;&lt;wsp:rsid wsp:val=&quot;00C67863&quot;/&gt;&lt;wsp:rsid wsp:val=&quot;00C77DF9&quot;/&gt;&lt;wsp:rsid wsp:val=&quot;00C800D3&quot;/&gt;&lt;wsp:rsid wsp:val=&quot;00C826A3&quot;/&gt;&lt;wsp:rsid wsp:val=&quot;00C862CD&quot;/&gt;&lt;wsp:rsid wsp:val=&quot;00C87866&quot;/&gt;&lt;wsp:rsid wsp:val=&quot;00C87C48&quot;/&gt;&lt;wsp:rsid wsp:val=&quot;00C87F14&quot;/&gt;&lt;wsp:rsid wsp:val=&quot;00C90AB8&quot;/&gt;&lt;wsp:rsid wsp:val=&quot;00C927E9&quot;/&gt;&lt;wsp:rsid wsp:val=&quot;00C940B8&quot;/&gt;&lt;wsp:rsid wsp:val=&quot;00CA25F4&quot;/&gt;&lt;wsp:rsid wsp:val=&quot;00CA35A8&quot;/&gt;&lt;wsp:rsid wsp:val=&quot;00CA745F&quot;/&gt;&lt;wsp:rsid wsp:val=&quot;00CB0473&quot;/&gt;&lt;wsp:rsid wsp:val=&quot;00CB1B0D&quot;/&gt;&lt;wsp:rsid wsp:val=&quot;00CB1C39&quot;/&gt;&lt;wsp:rsid wsp:val=&quot;00CB2CB4&quot;/&gt;&lt;wsp:rsid wsp:val=&quot;00CB3F0D&quot;/&gt;&lt;wsp:rsid wsp:val=&quot;00CB413C&quot;/&gt;&lt;wsp:rsid wsp:val=&quot;00CB43FA&quot;/&gt;&lt;wsp:rsid wsp:val=&quot;00CB5953&quot;/&gt;&lt;wsp:rsid wsp:val=&quot;00CC0148&quot;/&gt;&lt;wsp:rsid wsp:val=&quot;00CC3531&quot;/&gt;&lt;wsp:rsid wsp:val=&quot;00CC50E7&quot;/&gt;&lt;wsp:rsid wsp:val=&quot;00CC6F5C&quot;/&gt;&lt;wsp:rsid wsp:val=&quot;00CC7692&quot;/&gt;&lt;wsp:rsid wsp:val=&quot;00CC77A7&quot;/&gt;&lt;wsp:rsid wsp:val=&quot;00CC7AB6&quot;/&gt;&lt;wsp:rsid wsp:val=&quot;00CD083B&quot;/&gt;&lt;wsp:rsid wsp:val=&quot;00CD0980&quot;/&gt;&lt;wsp:rsid wsp:val=&quot;00CD1FCC&quot;/&gt;&lt;wsp:rsid wsp:val=&quot;00CD3007&quot;/&gt;&lt;wsp:rsid wsp:val=&quot;00CD3090&quot;/&gt;&lt;wsp:rsid wsp:val=&quot;00CD37D9&quot;/&gt;&lt;wsp:rsid wsp:val=&quot;00CD3D31&quot;/&gt;&lt;wsp:rsid wsp:val=&quot;00CD4F61&quot;/&gt;&lt;wsp:rsid wsp:val=&quot;00CD7858&quot;/&gt;&lt;wsp:rsid wsp:val=&quot;00CE31BB&quot;/&gt;&lt;wsp:rsid wsp:val=&quot;00CE3A2C&quot;/&gt;&lt;wsp:rsid wsp:val=&quot;00CE5CFD&quot;/&gt;&lt;wsp:rsid wsp:val=&quot;00CE6EE2&quot;/&gt;&lt;wsp:rsid wsp:val=&quot;00CF05CD&quot;/&gt;&lt;wsp:rsid wsp:val=&quot;00CF0ACC&quot;/&gt;&lt;wsp:rsid wsp:val=&quot;00CF1BCA&quot;/&gt;&lt;wsp:rsid wsp:val=&quot;00CF3105&quot;/&gt;&lt;wsp:rsid wsp:val=&quot;00CF631F&quot;/&gt;&lt;wsp:rsid wsp:val=&quot;00D00D63&quot;/&gt;&lt;wsp:rsid wsp:val=&quot;00D00D7E&quot;/&gt;&lt;wsp:rsid wsp:val=&quot;00D014C7&quot;/&gt;&lt;wsp:rsid wsp:val=&quot;00D03452&quot;/&gt;&lt;wsp:rsid wsp:val=&quot;00D0567D&quot;/&gt;&lt;wsp:rsid wsp:val=&quot;00D06781&quot;/&gt;&lt;wsp:rsid wsp:val=&quot;00D10546&quot;/&gt;&lt;wsp:rsid wsp:val=&quot;00D107A4&quot;/&gt;&lt;wsp:rsid wsp:val=&quot;00D11370&quot;/&gt;&lt;wsp:rsid wsp:val=&quot;00D12108&quot;/&gt;&lt;wsp:rsid wsp:val=&quot;00D16F60&quot;/&gt;&lt;wsp:rsid wsp:val=&quot;00D22BB9&quot;/&gt;&lt;wsp:rsid wsp:val=&quot;00D234F7&quot;/&gt;&lt;wsp:rsid wsp:val=&quot;00D23EDA&quot;/&gt;&lt;wsp:rsid wsp:val=&quot;00D24D32&quot;/&gt;&lt;wsp:rsid wsp:val=&quot;00D24D8F&quot;/&gt;&lt;wsp:rsid wsp:val=&quot;00D251E3&quot;/&gt;&lt;wsp:rsid wsp:val=&quot;00D252B9&quot;/&gt;&lt;wsp:rsid wsp:val=&quot;00D27A63&quot;/&gt;&lt;wsp:rsid wsp:val=&quot;00D30702&quot;/&gt;&lt;wsp:rsid wsp:val=&quot;00D31356&quot;/&gt;&lt;wsp:rsid wsp:val=&quot;00D32D6F&quot;/&gt;&lt;wsp:rsid wsp:val=&quot;00D34402&quot;/&gt;&lt;wsp:rsid wsp:val=&quot;00D3528E&quot;/&gt;&lt;wsp:rsid wsp:val=&quot;00D35B5B&quot;/&gt;&lt;wsp:rsid wsp:val=&quot;00D37316&quot;/&gt;&lt;wsp:rsid wsp:val=&quot;00D373FE&quot;/&gt;&lt;wsp:rsid wsp:val=&quot;00D43E16&quot;/&gt;&lt;wsp:rsid wsp:val=&quot;00D44A6E&quot;/&gt;&lt;wsp:rsid wsp:val=&quot;00D44F14&quot;/&gt;&lt;wsp:rsid wsp:val=&quot;00D450BD&quot;/&gt;&lt;wsp:rsid wsp:val=&quot;00D50E2C&quot;/&gt;&lt;wsp:rsid wsp:val=&quot;00D54EE1&quot;/&gt;&lt;wsp:rsid wsp:val=&quot;00D60652&quot;/&gt;&lt;wsp:rsid wsp:val=&quot;00D61225&quot;/&gt;&lt;wsp:rsid wsp:val=&quot;00D62253&quot;/&gt;&lt;wsp:rsid wsp:val=&quot;00D63477&quot;/&gt;&lt;wsp:rsid wsp:val=&quot;00D6369A&quot;/&gt;&lt;wsp:rsid wsp:val=&quot;00D6370F&quot;/&gt;&lt;wsp:rsid wsp:val=&quot;00D63857&quot;/&gt;&lt;wsp:rsid wsp:val=&quot;00D66D0B&quot;/&gt;&lt;wsp:rsid wsp:val=&quot;00D70C90&quot;/&gt;&lt;wsp:rsid wsp:val=&quot;00D71B7A&quot;/&gt;&lt;wsp:rsid wsp:val=&quot;00D7212F&quot;/&gt;&lt;wsp:rsid wsp:val=&quot;00D75A79&quot;/&gt;&lt;wsp:rsid wsp:val=&quot;00D76B90&quot;/&gt;&lt;wsp:rsid wsp:val=&quot;00D771BE&quot;/&gt;&lt;wsp:rsid wsp:val=&quot;00D779BC&quot;/&gt;&lt;wsp:rsid wsp:val=&quot;00D779D8&quot;/&gt;&lt;wsp:rsid wsp:val=&quot;00D81E0C&quot;/&gt;&lt;wsp:rsid wsp:val=&quot;00D81E5A&quot;/&gt;&lt;wsp:rsid wsp:val=&quot;00D82575&quot;/&gt;&lt;wsp:rsid wsp:val=&quot;00D851B3&quot;/&gt;&lt;wsp:rsid wsp:val=&quot;00D86FE4&quot;/&gt;&lt;wsp:rsid wsp:val=&quot;00D8762A&quot;/&gt;&lt;wsp:rsid wsp:val=&quot;00D92517&quot;/&gt;&lt;wsp:rsid wsp:val=&quot;00D93DCB&quot;/&gt;&lt;wsp:rsid wsp:val=&quot;00D94B1E&quot;/&gt;&lt;wsp:rsid wsp:val=&quot;00D952FE&quot;/&gt;&lt;wsp:rsid wsp:val=&quot;00D957CA&quot;/&gt;&lt;wsp:rsid wsp:val=&quot;00D959C2&quot;/&gt;&lt;wsp:rsid wsp:val=&quot;00D96B28&quot;/&gt;&lt;wsp:rsid wsp:val=&quot;00DA0FAD&quot;/&gt;&lt;wsp:rsid wsp:val=&quot;00DA2A53&quot;/&gt;&lt;wsp:rsid wsp:val=&quot;00DA3BD4&quot;/&gt;&lt;wsp:rsid wsp:val=&quot;00DA4953&quot;/&gt;&lt;wsp:rsid wsp:val=&quot;00DA57B1&quot;/&gt;&lt;wsp:rsid wsp:val=&quot;00DA6367&quot;/&gt;&lt;wsp:rsid wsp:val=&quot;00DA6DC3&quot;/&gt;&lt;wsp:rsid wsp:val=&quot;00DA6DD9&quot;/&gt;&lt;wsp:rsid wsp:val=&quot;00DA7278&quot;/&gt;&lt;wsp:rsid wsp:val=&quot;00DA72C1&quot;/&gt;&lt;wsp:rsid wsp:val=&quot;00DB022F&quot;/&gt;&lt;wsp:rsid wsp:val=&quot;00DB0527&quot;/&gt;&lt;wsp:rsid wsp:val=&quot;00DB46E3&quot;/&gt;&lt;wsp:rsid wsp:val=&quot;00DB4779&quot;/&gt;&lt;wsp:rsid wsp:val=&quot;00DB48A2&quot;/&gt;&lt;wsp:rsid wsp:val=&quot;00DB7F51&quot;/&gt;&lt;wsp:rsid wsp:val=&quot;00DC1937&quot;/&gt;&lt;wsp:rsid wsp:val=&quot;00DC1AF8&quot;/&gt;&lt;wsp:rsid wsp:val=&quot;00DC1F20&quot;/&gt;&lt;wsp:rsid wsp:val=&quot;00DC21B9&quot;/&gt;&lt;wsp:rsid wsp:val=&quot;00DC4A01&quot;/&gt;&lt;wsp:rsid wsp:val=&quot;00DC511B&quot;/&gt;&lt;wsp:rsid wsp:val=&quot;00DC54FC&quot;/&gt;&lt;wsp:rsid wsp:val=&quot;00DC5665&quot;/&gt;&lt;wsp:rsid wsp:val=&quot;00DC78D4&quot;/&gt;&lt;wsp:rsid wsp:val=&quot;00DD000E&quot;/&gt;&lt;wsp:rsid wsp:val=&quot;00DD056C&quot;/&gt;&lt;wsp:rsid wsp:val=&quot;00DD3A4A&quot;/&gt;&lt;wsp:rsid wsp:val=&quot;00DE172E&quot;/&gt;&lt;wsp:rsid wsp:val=&quot;00DE2987&quot;/&gt;&lt;wsp:rsid wsp:val=&quot;00DE3378&quot;/&gt;&lt;wsp:rsid wsp:val=&quot;00DE3C9D&quot;/&gt;&lt;wsp:rsid wsp:val=&quot;00DE3E4F&quot;/&gt;&lt;wsp:rsid wsp:val=&quot;00DE61AD&quot;/&gt;&lt;wsp:rsid wsp:val=&quot;00DE6234&quot;/&gt;&lt;wsp:rsid wsp:val=&quot;00DE7712&quot;/&gt;&lt;wsp:rsid wsp:val=&quot;00DF1025&quot;/&gt;&lt;wsp:rsid wsp:val=&quot;00DF1A4F&quot;/&gt;&lt;wsp:rsid wsp:val=&quot;00DF1C1D&quot;/&gt;&lt;wsp:rsid wsp:val=&quot;00DF413A&quot;/&gt;&lt;wsp:rsid wsp:val=&quot;00DF4510&quot;/&gt;&lt;wsp:rsid wsp:val=&quot;00DF454F&quot;/&gt;&lt;wsp:rsid wsp:val=&quot;00DF5193&quot;/&gt;&lt;wsp:rsid wsp:val=&quot;00DF66C4&quot;/&gt;&lt;wsp:rsid wsp:val=&quot;00DF754F&quot;/&gt;&lt;wsp:rsid wsp:val=&quot;00E0186B&quot;/&gt;&lt;wsp:rsid wsp:val=&quot;00E0504C&quot;/&gt;&lt;wsp:rsid wsp:val=&quot;00E055A3&quot;/&gt;&lt;wsp:rsid wsp:val=&quot;00E105C1&quot;/&gt;&lt;wsp:rsid wsp:val=&quot;00E1249E&quot;/&gt;&lt;wsp:rsid wsp:val=&quot;00E12802&quot;/&gt;&lt;wsp:rsid wsp:val=&quot;00E1403C&quot;/&gt;&lt;wsp:rsid wsp:val=&quot;00E1404C&quot;/&gt;&lt;wsp:rsid wsp:val=&quot;00E16B2E&quot;/&gt;&lt;wsp:rsid wsp:val=&quot;00E17324&quot;/&gt;&lt;wsp:rsid wsp:val=&quot;00E174A4&quot;/&gt;&lt;wsp:rsid wsp:val=&quot;00E1779F&quot;/&gt;&lt;wsp:rsid wsp:val=&quot;00E20686&quot;/&gt;&lt;wsp:rsid wsp:val=&quot;00E20EF0&quot;/&gt;&lt;wsp:rsid wsp:val=&quot;00E2159E&quot;/&gt;&lt;wsp:rsid wsp:val=&quot;00E2163C&quot;/&gt;&lt;wsp:rsid wsp:val=&quot;00E22C47&quot;/&gt;&lt;wsp:rsid wsp:val=&quot;00E23A78&quot;/&gt;&lt;wsp:rsid wsp:val=&quot;00E24AE5&quot;/&gt;&lt;wsp:rsid wsp:val=&quot;00E3323E&quot;/&gt;&lt;wsp:rsid wsp:val=&quot;00E36994&quot;/&gt;&lt;wsp:rsid wsp:val=&quot;00E37841&quot;/&gt;&lt;wsp:rsid wsp:val=&quot;00E40B00&quot;/&gt;&lt;wsp:rsid wsp:val=&quot;00E42365&quot;/&gt;&lt;wsp:rsid wsp:val=&quot;00E42611&quot;/&gt;&lt;wsp:rsid wsp:val=&quot;00E4751E&quot;/&gt;&lt;wsp:rsid wsp:val=&quot;00E50FFC&quot;/&gt;&lt;wsp:rsid wsp:val=&quot;00E5285B&quot;/&gt;&lt;wsp:rsid wsp:val=&quot;00E53E69&quot;/&gt;&lt;wsp:rsid wsp:val=&quot;00E54A52&quot;/&gt;&lt;wsp:rsid wsp:val=&quot;00E56807&quot;/&gt;&lt;wsp:rsid wsp:val=&quot;00E6043A&quot;/&gt;&lt;wsp:rsid wsp:val=&quot;00E605B5&quot;/&gt;&lt;wsp:rsid wsp:val=&quot;00E705D0&quot;/&gt;&lt;wsp:rsid wsp:val=&quot;00E713EF&quot;/&gt;&lt;wsp:rsid wsp:val=&quot;00E72572&quot;/&gt;&lt;wsp:rsid wsp:val=&quot;00E747AE&quot;/&gt;&lt;wsp:rsid wsp:val=&quot;00E764A2&quot;/&gt;&lt;wsp:rsid wsp:val=&quot;00E77A56&quot;/&gt;&lt;wsp:rsid wsp:val=&quot;00E80D91&quot;/&gt;&lt;wsp:rsid wsp:val=&quot;00E81B04&quot;/&gt;&lt;wsp:rsid wsp:val=&quot;00E83A57&quot;/&gt;&lt;wsp:rsid wsp:val=&quot;00E83FBB&quot;/&gt;&lt;wsp:rsid wsp:val=&quot;00E84C56&quot;/&gt;&lt;wsp:rsid wsp:val=&quot;00E8558B&quot;/&gt;&lt;wsp:rsid wsp:val=&quot;00E85FB8&quot;/&gt;&lt;wsp:rsid wsp:val=&quot;00E86C55&quot;/&gt;&lt;wsp:rsid wsp:val=&quot;00E909A8&quot;/&gt;&lt;wsp:rsid wsp:val=&quot;00E9679C&quot;/&gt;&lt;wsp:rsid wsp:val=&quot;00E97295&quot;/&gt;&lt;wsp:rsid wsp:val=&quot;00EA08B7&quot;/&gt;&lt;wsp:rsid wsp:val=&quot;00EA163C&quot;/&gt;&lt;wsp:rsid wsp:val=&quot;00EA19C5&quot;/&gt;&lt;wsp:rsid wsp:val=&quot;00EA1B90&quot;/&gt;&lt;wsp:rsid wsp:val=&quot;00EA2F30&quot;/&gt;&lt;wsp:rsid wsp:val=&quot;00EA3F5F&quot;/&gt;&lt;wsp:rsid wsp:val=&quot;00EA488B&quot;/&gt;&lt;wsp:rsid wsp:val=&quot;00EA5A46&quot;/&gt;&lt;wsp:rsid wsp:val=&quot;00EB2E4B&quot;/&gt;&lt;wsp:rsid wsp:val=&quot;00EB3B3E&quot;/&gt;&lt;wsp:rsid wsp:val=&quot;00EB50B0&quot;/&gt;&lt;wsp:rsid wsp:val=&quot;00EB584E&quot;/&gt;&lt;wsp:rsid wsp:val=&quot;00EB6CD4&quot;/&gt;&lt;wsp:rsid wsp:val=&quot;00EB73FA&quot;/&gt;&lt;wsp:rsid wsp:val=&quot;00EC22BA&quot;/&gt;&lt;wsp:rsid wsp:val=&quot;00EC2794&quot;/&gt;&lt;wsp:rsid wsp:val=&quot;00EC4AEC&quot;/&gt;&lt;wsp:rsid wsp:val=&quot;00EC4C3D&quot;/&gt;&lt;wsp:rsid wsp:val=&quot;00EC578C&quot;/&gt;&lt;wsp:rsid wsp:val=&quot;00EC5EE6&quot;/&gt;&lt;wsp:rsid wsp:val=&quot;00EC5F31&quot;/&gt;&lt;wsp:rsid wsp:val=&quot;00EC6403&quot;/&gt;&lt;wsp:rsid wsp:val=&quot;00EC6A25&quot;/&gt;&lt;wsp:rsid wsp:val=&quot;00EC74EC&quot;/&gt;&lt;wsp:rsid wsp:val=&quot;00EC7A0F&quot;/&gt;&lt;wsp:rsid wsp:val=&quot;00EC7F63&quot;/&gt;&lt;wsp:rsid wsp:val=&quot;00EC7F91&quot;/&gt;&lt;wsp:rsid wsp:val=&quot;00ED414F&quot;/&gt;&lt;wsp:rsid wsp:val=&quot;00EE0DD3&quot;/&gt;&lt;wsp:rsid wsp:val=&quot;00EE0EAA&quot;/&gt;&lt;wsp:rsid wsp:val=&quot;00EE34FE&quot;/&gt;&lt;wsp:rsid wsp:val=&quot;00EF3BE9&quot;/&gt;&lt;wsp:rsid wsp:val=&quot;00EF4067&quot;/&gt;&lt;wsp:rsid wsp:val=&quot;00EF58A2&quot;/&gt;&lt;wsp:rsid wsp:val=&quot;00EF5BA1&quot;/&gt;&lt;wsp:rsid wsp:val=&quot;00EF62B9&quot;/&gt;&lt;wsp:rsid wsp:val=&quot;00F00065&quot;/&gt;&lt;wsp:rsid wsp:val=&quot;00F001CB&quot;/&gt;&lt;wsp:rsid wsp:val=&quot;00F00C47&quot;/&gt;&lt;wsp:rsid wsp:val=&quot;00F016B0&quot;/&gt;&lt;wsp:rsid wsp:val=&quot;00F025CB&quot;/&gt;&lt;wsp:rsid wsp:val=&quot;00F02FFF&quot;/&gt;&lt;wsp:rsid wsp:val=&quot;00F076CA&quot;/&gt;&lt;wsp:rsid wsp:val=&quot;00F114D0&quot;/&gt;&lt;wsp:rsid wsp:val=&quot;00F1296B&quot;/&gt;&lt;wsp:rsid wsp:val=&quot;00F12B6C&quot;/&gt;&lt;wsp:rsid wsp:val=&quot;00F130A5&quot;/&gt;&lt;wsp:rsid wsp:val=&quot;00F14D94&quot;/&gt;&lt;wsp:rsid wsp:val=&quot;00F16340&quot;/&gt;&lt;wsp:rsid wsp:val=&quot;00F166D6&quot;/&gt;&lt;wsp:rsid wsp:val=&quot;00F16E8F&quot;/&gt;&lt;wsp:rsid wsp:val=&quot;00F1709C&quot;/&gt;&lt;wsp:rsid wsp:val=&quot;00F171D9&quot;/&gt;&lt;wsp:rsid wsp:val=&quot;00F22770&quot;/&gt;&lt;wsp:rsid wsp:val=&quot;00F22BF6&quot;/&gt;&lt;wsp:rsid wsp:val=&quot;00F2383C&quot;/&gt;&lt;wsp:rsid wsp:val=&quot;00F23DF0&quot;/&gt;&lt;wsp:rsid wsp:val=&quot;00F25545&quot;/&gt;&lt;wsp:rsid wsp:val=&quot;00F2590D&quot;/&gt;&lt;wsp:rsid wsp:val=&quot;00F263DE&quot;/&gt;&lt;wsp:rsid wsp:val=&quot;00F2796D&quot;/&gt;&lt;wsp:rsid wsp:val=&quot;00F30782&quot;/&gt;&lt;wsp:rsid wsp:val=&quot;00F3311E&quot;/&gt;&lt;wsp:rsid wsp:val=&quot;00F34E40&quot;/&gt;&lt;wsp:rsid wsp:val=&quot;00F35C96&quot;/&gt;&lt;wsp:rsid wsp:val=&quot;00F3680B&quot;/&gt;&lt;wsp:rsid wsp:val=&quot;00F37E20&quot;/&gt;&lt;wsp:rsid wsp:val=&quot;00F41056&quot;/&gt;&lt;wsp:rsid wsp:val=&quot;00F4175E&quot;/&gt;&lt;wsp:rsid wsp:val=&quot;00F41B53&quot;/&gt;&lt;wsp:rsid wsp:val=&quot;00F4256A&quot;/&gt;&lt;wsp:rsid wsp:val=&quot;00F4306E&quot;/&gt;&lt;wsp:rsid wsp:val=&quot;00F45207&quot;/&gt;&lt;wsp:rsid wsp:val=&quot;00F46307&quot;/&gt;&lt;wsp:rsid wsp:val=&quot;00F4768D&quot;/&gt;&lt;wsp:rsid wsp:val=&quot;00F504E4&quot;/&gt;&lt;wsp:rsid wsp:val=&quot;00F52565&quot;/&gt;&lt;wsp:rsid wsp:val=&quot;00F52CDD&quot;/&gt;&lt;wsp:rsid wsp:val=&quot;00F55374&quot;/&gt;&lt;wsp:rsid wsp:val=&quot;00F56B21&quot;/&gt;&lt;wsp:rsid wsp:val=&quot;00F56C60&quot;/&gt;&lt;wsp:rsid wsp:val=&quot;00F57E57&quot;/&gt;&lt;wsp:rsid wsp:val=&quot;00F60BD7&quot;/&gt;&lt;wsp:rsid wsp:val=&quot;00F60CDB&quot;/&gt;&lt;wsp:rsid wsp:val=&quot;00F61E0E&quot;/&gt;&lt;wsp:rsid wsp:val=&quot;00F62F74&quot;/&gt;&lt;wsp:rsid wsp:val=&quot;00F63F30&quot;/&gt;&lt;wsp:rsid wsp:val=&quot;00F65F41&quot;/&gt;&lt;wsp:rsid wsp:val=&quot;00F7042F&quot;/&gt;&lt;wsp:rsid wsp:val=&quot;00F71F7B&quot;/&gt;&lt;wsp:rsid wsp:val=&quot;00F73700&quot;/&gt;&lt;wsp:rsid wsp:val=&quot;00F73CE8&quot;/&gt;&lt;wsp:rsid wsp:val=&quot;00F73F08&quot;/&gt;&lt;wsp:rsid wsp:val=&quot;00F76016&quot;/&gt;&lt;wsp:rsid wsp:val=&quot;00F76571&quot;/&gt;&lt;wsp:rsid wsp:val=&quot;00F776E5&quot;/&gt;&lt;wsp:rsid wsp:val=&quot;00F815AA&quot;/&gt;&lt;wsp:rsid wsp:val=&quot;00F841A6&quot;/&gt;&lt;wsp:rsid wsp:val=&quot;00F84373&quot;/&gt;&lt;wsp:rsid wsp:val=&quot;00F85525&quot;/&gt;&lt;wsp:rsid wsp:val=&quot;00F87AF8&quot;/&gt;&lt;wsp:rsid wsp:val=&quot;00F90982&quot;/&gt;&lt;wsp:rsid wsp:val=&quot;00F9110C&quot;/&gt;&lt;wsp:rsid wsp:val=&quot;00F91287&quot;/&gt;&lt;wsp:rsid wsp:val=&quot;00F92669&quot;/&gt;&lt;wsp:rsid wsp:val=&quot;00F9402D&quot;/&gt;&lt;wsp:rsid wsp:val=&quot;00FA06CB&quot;/&gt;&lt;wsp:rsid wsp:val=&quot;00FA0B3F&quot;/&gt;&lt;wsp:rsid wsp:val=&quot;00FA12CD&quot;/&gt;&lt;wsp:rsid wsp:val=&quot;00FA1736&quot;/&gt;&lt;wsp:rsid wsp:val=&quot;00FA1D38&quot;/&gt;&lt;wsp:rsid wsp:val=&quot;00FA2972&quot;/&gt;&lt;wsp:rsid wsp:val=&quot;00FA3740&quot;/&gt;&lt;wsp:rsid wsp:val=&quot;00FA610A&quot;/&gt;&lt;wsp:rsid wsp:val=&quot;00FB18CB&quot;/&gt;&lt;wsp:rsid wsp:val=&quot;00FB3AEE&quot;/&gt;&lt;wsp:rsid wsp:val=&quot;00FB5D65&quot;/&gt;&lt;wsp:rsid wsp:val=&quot;00FB614A&quot;/&gt;&lt;wsp:rsid wsp:val=&quot;00FB6545&quot;/&gt;&lt;wsp:rsid wsp:val=&quot;00FB6CDE&quot;/&gt;&lt;wsp:rsid wsp:val=&quot;00FB74ED&quot;/&gt;&lt;wsp:rsid wsp:val=&quot;00FB78FD&quot;/&gt;&lt;wsp:rsid wsp:val=&quot;00FB7D65&quot;/&gt;&lt;wsp:rsid wsp:val=&quot;00FB7F59&quot;/&gt;&lt;wsp:rsid wsp:val=&quot;00FC036C&quot;/&gt;&lt;wsp:rsid wsp:val=&quot;00FC5DBE&quot;/&gt;&lt;wsp:rsid wsp:val=&quot;00FC6E44&quot;/&gt;&lt;wsp:rsid wsp:val=&quot;00FC7039&quot;/&gt;&lt;wsp:rsid wsp:val=&quot;00FD03BB&quot;/&gt;&lt;wsp:rsid wsp:val=&quot;00FD55C8&quot;/&gt;&lt;wsp:rsid wsp:val=&quot;00FE0086&quot;/&gt;&lt;wsp:rsid wsp:val=&quot;00FE032D&quot;/&gt;&lt;wsp:rsid wsp:val=&quot;00FE03AA&quot;/&gt;&lt;wsp:rsid wsp:val=&quot;00FE6290&quot;/&gt;&lt;wsp:rsid wsp:val=&quot;00FE7085&quot;/&gt;&lt;wsp:rsid wsp:val=&quot;00FE7B76&quot;/&gt;&lt;wsp:rsid wsp:val=&quot;00FF0700&quot;/&gt;&lt;wsp:rsid wsp:val=&quot;00FF0EDF&quot;/&gt;&lt;wsp:rsid wsp:val=&quot;00FF11F6&quot;/&gt;&lt;wsp:rsid wsp:val=&quot;00FF29DF&quot;/&gt;&lt;wsp:rsid wsp:val=&quot;00FF5B21&quot;/&gt;&lt;/wsp:rsids&gt;&lt;/w:docPr&gt;&lt;w:body&gt;&lt;wx:sect&gt;&lt;w:p wsp:rsidR=&quot;00000000&quot; wsp:rsidRDefault=&quot;008D103F&quot; wsp:rsidP=&quot;008D103F&quot;&gt;&lt;m:oMathPara&gt;&lt;m:oMath&gt;&lt;m:sSub&gt;&lt;m:sSubPr&gt;&lt;m:ctrlPr&gt;&lt;w:rPr&gt;&lt;w:rFonts w:ascii=&quot;Cambria Math&quot; w:h-ansi=&quot;Cambria Math&quot;/&gt;&lt;wx:font wx:val=&quot;Cambria Math&quot;/&gt;&lt;w:i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vertAlign w:val=&quot;superscript&quot;/&gt;&lt;/w:rPr&gt;&lt;m:t&gt;–Ї—Г—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83" o:title="" chromakey="white"/>
          </v:shape>
        </w:pict>
      </w:r>
      <w:r w:rsidRPr="00913FAD">
        <w:fldChar w:fldCharType="end"/>
      </w:r>
      <w:r w:rsidRPr="00C826A3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ED56A2E" w14:textId="77777777" w:rsidR="00C826A3" w:rsidRPr="00561D8F" w:rsidRDefault="00C826A3" w:rsidP="00C826A3">
      <w:pPr>
        <w:ind w:firstLine="709"/>
        <w:jc w:val="both"/>
      </w:pPr>
      <w:r w:rsidRPr="00561D8F">
        <w:t xml:space="preserve">Величина среднего рейтинга студента по </w:t>
      </w:r>
      <w:proofErr w:type="gramStart"/>
      <w:r w:rsidRPr="00561D8F">
        <w:t>модулю  лежит</w:t>
      </w:r>
      <w:proofErr w:type="gramEnd"/>
      <w:r w:rsidRPr="00561D8F">
        <w:t xml:space="preserve"> в пределах от 55 до 100 баллов.</w:t>
      </w:r>
    </w:p>
    <w:p w14:paraId="0C57686A" w14:textId="77777777" w:rsidR="00C826A3" w:rsidRPr="00561D8F" w:rsidRDefault="00C826A3" w:rsidP="00C826A3">
      <w:pPr>
        <w:tabs>
          <w:tab w:val="left" w:pos="1134"/>
        </w:tabs>
        <w:autoSpaceDE w:val="0"/>
        <w:autoSpaceDN w:val="0"/>
        <w:adjustRightInd w:val="0"/>
        <w:ind w:firstLine="709"/>
        <w:outlineLvl w:val="0"/>
        <w:rPr>
          <w:bCs/>
          <w:i/>
        </w:rPr>
      </w:pPr>
    </w:p>
    <w:p w14:paraId="104D6E2C" w14:textId="77777777" w:rsidR="0069503D" w:rsidRPr="009F76A4" w:rsidRDefault="0069503D" w:rsidP="009F76A4">
      <w:pPr>
        <w:autoSpaceDE w:val="0"/>
        <w:autoSpaceDN w:val="0"/>
        <w:adjustRightInd w:val="0"/>
        <w:ind w:left="709"/>
        <w:jc w:val="both"/>
        <w:rPr>
          <w:bCs/>
        </w:rPr>
      </w:pPr>
    </w:p>
    <w:sectPr w:rsidR="0069503D" w:rsidRPr="009F76A4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FEB82A" w14:textId="77777777" w:rsidR="00F440E8" w:rsidRDefault="00F440E8" w:rsidP="00B32C33">
      <w:r>
        <w:separator/>
      </w:r>
    </w:p>
  </w:endnote>
  <w:endnote w:type="continuationSeparator" w:id="0">
    <w:p w14:paraId="5EC78E63" w14:textId="77777777" w:rsidR="00F440E8" w:rsidRDefault="00F440E8" w:rsidP="00B32C33">
      <w:r>
        <w:continuationSeparator/>
      </w:r>
    </w:p>
  </w:endnote>
  <w:endnote w:type="continuationNotice" w:id="1">
    <w:p w14:paraId="44CC3290" w14:textId="77777777" w:rsidR="00F440E8" w:rsidRDefault="00F440E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ndale Sans UI">
    <w:altName w:val="Times New Roman"/>
    <w:panose1 w:val="020B0604020202020204"/>
    <w:charset w:val="00"/>
    <w:family w:val="auto"/>
    <w:pitch w:val="variable"/>
  </w:font>
  <w:font w:name="AR PL KaitiM GB">
    <w:panose1 w:val="020B0604020202020204"/>
    <w:charset w:val="00"/>
    <w:family w:val="roman"/>
    <w:pitch w:val="default"/>
  </w:font>
  <w:font w:name="Ubuntu">
    <w:altName w:val="Times New Roman"/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A517E5" w14:textId="77777777" w:rsidR="00C42027" w:rsidRDefault="00C42027">
    <w:pPr>
      <w:pStyle w:val="af4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10F87">
      <w:rPr>
        <w:noProof/>
      </w:rPr>
      <w:t>35</w:t>
    </w:r>
    <w:r>
      <w:fldChar w:fldCharType="end"/>
    </w:r>
  </w:p>
  <w:p w14:paraId="169280CA" w14:textId="77777777" w:rsidR="00C42027" w:rsidRDefault="00C42027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65B4A8" w14:textId="77777777" w:rsidR="00F440E8" w:rsidRDefault="00F440E8" w:rsidP="00B32C33">
      <w:r>
        <w:separator/>
      </w:r>
    </w:p>
  </w:footnote>
  <w:footnote w:type="continuationSeparator" w:id="0">
    <w:p w14:paraId="0CF16693" w14:textId="77777777" w:rsidR="00F440E8" w:rsidRDefault="00F440E8" w:rsidP="00B32C33">
      <w:r>
        <w:continuationSeparator/>
      </w:r>
    </w:p>
  </w:footnote>
  <w:footnote w:type="continuationNotice" w:id="1">
    <w:p w14:paraId="1D5B6D97" w14:textId="77777777" w:rsidR="00F440E8" w:rsidRDefault="00F440E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16"/>
    <w:multiLevelType w:val="singleLevel"/>
    <w:tmpl w:val="00000016"/>
    <w:name w:val="WW8Num3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 w15:restartNumberingAfterBreak="0">
    <w:nsid w:val="00000030"/>
    <w:multiLevelType w:val="multilevel"/>
    <w:tmpl w:val="0000003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231418B"/>
    <w:multiLevelType w:val="hybridMultilevel"/>
    <w:tmpl w:val="889AE28A"/>
    <w:lvl w:ilvl="0" w:tplc="CABC29EE">
      <w:start w:val="2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DA2B2A"/>
    <w:multiLevelType w:val="multilevel"/>
    <w:tmpl w:val="667AE2C0"/>
    <w:lvl w:ilvl="0">
      <w:start w:val="1"/>
      <w:numFmt w:val="decimal"/>
      <w:lvlText w:val="%1."/>
      <w:lvlJc w:val="left"/>
      <w:pPr>
        <w:ind w:left="1353" w:hanging="360"/>
      </w:pPr>
      <w:rPr>
        <w:color w:val="000000"/>
      </w:rPr>
    </w:lvl>
    <w:lvl w:ilvl="1">
      <w:start w:val="1"/>
      <w:numFmt w:val="decimal"/>
      <w:isLgl/>
      <w:lvlText w:val="%1.%2."/>
      <w:lvlJc w:val="left"/>
      <w:pPr>
        <w:ind w:left="1413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4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4C1330"/>
    <w:multiLevelType w:val="hybridMultilevel"/>
    <w:tmpl w:val="88300B6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47B5E0A"/>
    <w:multiLevelType w:val="hybridMultilevel"/>
    <w:tmpl w:val="0402FD8C"/>
    <w:lvl w:ilvl="0" w:tplc="6A6ADE76">
      <w:start w:val="1"/>
      <w:numFmt w:val="decimal"/>
      <w:lvlText w:val="%1."/>
      <w:lvlJc w:val="left"/>
      <w:pPr>
        <w:ind w:left="128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505AC9"/>
    <w:multiLevelType w:val="hybridMultilevel"/>
    <w:tmpl w:val="1326DEB0"/>
    <w:lvl w:ilvl="0" w:tplc="CDA6D738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891407"/>
    <w:multiLevelType w:val="hybridMultilevel"/>
    <w:tmpl w:val="21B6A1B8"/>
    <w:lvl w:ilvl="0" w:tplc="86503322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F37818"/>
    <w:multiLevelType w:val="hybridMultilevel"/>
    <w:tmpl w:val="24D693C0"/>
    <w:lvl w:ilvl="0" w:tplc="BFB4E0EA">
      <w:start w:val="1"/>
      <w:numFmt w:val="bullet"/>
      <w:lvlText w:val="–"/>
      <w:lvlJc w:val="left"/>
      <w:pPr>
        <w:ind w:left="540"/>
      </w:pPr>
      <w:rPr>
        <w:rFonts w:ascii="Arial" w:eastAsia="Arial" w:hAnsi="Arial" w:hint="default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A683C62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6ECEDD8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A9AC8A4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EAE7C8C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E0A2744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C041A3A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2FC4310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1E4744A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9C7159B"/>
    <w:multiLevelType w:val="hybridMultilevel"/>
    <w:tmpl w:val="16E6C136"/>
    <w:lvl w:ilvl="0" w:tplc="222EAC0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43706B"/>
    <w:multiLevelType w:val="hybridMultilevel"/>
    <w:tmpl w:val="EE863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C38D3EE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36A234F"/>
    <w:multiLevelType w:val="hybridMultilevel"/>
    <w:tmpl w:val="359293DE"/>
    <w:lvl w:ilvl="0" w:tplc="32BA60D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3" w15:restartNumberingAfterBreak="0">
    <w:nsid w:val="341536A8"/>
    <w:multiLevelType w:val="hybridMultilevel"/>
    <w:tmpl w:val="FF1A4984"/>
    <w:lvl w:ilvl="0" w:tplc="ABA6AB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359C4F09"/>
    <w:multiLevelType w:val="hybridMultilevel"/>
    <w:tmpl w:val="68FAD058"/>
    <w:lvl w:ilvl="0" w:tplc="66D4543A">
      <w:start w:val="1"/>
      <w:numFmt w:val="decimal"/>
      <w:lvlText w:val="%1."/>
      <w:lvlJc w:val="left"/>
      <w:pPr>
        <w:ind w:left="144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D17B8E"/>
    <w:multiLevelType w:val="hybridMultilevel"/>
    <w:tmpl w:val="359293DE"/>
    <w:lvl w:ilvl="0" w:tplc="32BA60D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7" w15:restartNumberingAfterBreak="0">
    <w:nsid w:val="39E82A32"/>
    <w:multiLevelType w:val="hybridMultilevel"/>
    <w:tmpl w:val="90D4AF22"/>
    <w:lvl w:ilvl="0" w:tplc="39B422AC">
      <w:start w:val="1"/>
      <w:numFmt w:val="bullet"/>
      <w:lvlText w:val="–"/>
      <w:lvlJc w:val="left"/>
      <w:pPr>
        <w:ind w:left="1429" w:hanging="360"/>
      </w:pPr>
      <w:rPr>
        <w:rFonts w:ascii="Times New Roman" w:eastAsia="Arial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01B1CFB"/>
    <w:multiLevelType w:val="multilevel"/>
    <w:tmpl w:val="6D50FC18"/>
    <w:lvl w:ilvl="0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532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09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9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43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914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63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483" w:hanging="2160"/>
      </w:pPr>
      <w:rPr>
        <w:rFonts w:hint="default"/>
      </w:rPr>
    </w:lvl>
  </w:abstractNum>
  <w:abstractNum w:abstractNumId="19" w15:restartNumberingAfterBreak="0">
    <w:nsid w:val="406D5D21"/>
    <w:multiLevelType w:val="hybridMultilevel"/>
    <w:tmpl w:val="12B06E5A"/>
    <w:lvl w:ilvl="0" w:tplc="DCE2487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DC15BF"/>
    <w:multiLevelType w:val="hybridMultilevel"/>
    <w:tmpl w:val="0C707288"/>
    <w:lvl w:ilvl="0" w:tplc="FAD45A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701D0"/>
    <w:multiLevelType w:val="hybridMultilevel"/>
    <w:tmpl w:val="81A4F692"/>
    <w:lvl w:ilvl="0" w:tplc="B2A01F06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EF3C8B"/>
    <w:multiLevelType w:val="hybridMultilevel"/>
    <w:tmpl w:val="CF068E04"/>
    <w:lvl w:ilvl="0" w:tplc="56DCB0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F34CCE"/>
    <w:multiLevelType w:val="hybridMultilevel"/>
    <w:tmpl w:val="73B4488C"/>
    <w:lvl w:ilvl="0" w:tplc="1082A75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5A14C2B"/>
    <w:multiLevelType w:val="hybridMultilevel"/>
    <w:tmpl w:val="BF523F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15241F"/>
    <w:multiLevelType w:val="hybridMultilevel"/>
    <w:tmpl w:val="F95E454A"/>
    <w:lvl w:ilvl="0" w:tplc="0419000F">
      <w:start w:val="1"/>
      <w:numFmt w:val="decimal"/>
      <w:lvlText w:val="%1."/>
      <w:lvlJc w:val="left"/>
      <w:pPr>
        <w:ind w:left="147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7" w:hanging="360"/>
      </w:pPr>
      <w:rPr>
        <w:rFonts w:ascii="Wingdings" w:hAnsi="Wingdings" w:hint="default"/>
      </w:rPr>
    </w:lvl>
  </w:abstractNum>
  <w:abstractNum w:abstractNumId="26" w15:restartNumberingAfterBreak="0">
    <w:nsid w:val="5A7D458F"/>
    <w:multiLevelType w:val="hybridMultilevel"/>
    <w:tmpl w:val="359293DE"/>
    <w:lvl w:ilvl="0" w:tplc="32BA60D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7" w15:restartNumberingAfterBreak="0">
    <w:nsid w:val="65FF2475"/>
    <w:multiLevelType w:val="hybridMultilevel"/>
    <w:tmpl w:val="854E7B40"/>
    <w:lvl w:ilvl="0" w:tplc="0F78E0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1368CA"/>
    <w:multiLevelType w:val="hybridMultilevel"/>
    <w:tmpl w:val="B930D8B8"/>
    <w:lvl w:ilvl="0" w:tplc="7C96F2A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C31A15"/>
    <w:multiLevelType w:val="hybridMultilevel"/>
    <w:tmpl w:val="890ADC34"/>
    <w:lvl w:ilvl="0" w:tplc="9F40F5B6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4"/>
  </w:num>
  <w:num w:numId="3">
    <w:abstractNumId w:val="9"/>
  </w:num>
  <w:num w:numId="4">
    <w:abstractNumId w:val="16"/>
  </w:num>
  <w:num w:numId="5">
    <w:abstractNumId w:val="11"/>
  </w:num>
  <w:num w:numId="6">
    <w:abstractNumId w:val="5"/>
  </w:num>
  <w:num w:numId="7">
    <w:abstractNumId w:val="17"/>
  </w:num>
  <w:num w:numId="8">
    <w:abstractNumId w:val="3"/>
  </w:num>
  <w:num w:numId="9">
    <w:abstractNumId w:val="18"/>
  </w:num>
  <w:num w:numId="10">
    <w:abstractNumId w:val="23"/>
  </w:num>
  <w:num w:numId="11">
    <w:abstractNumId w:val="25"/>
  </w:num>
  <w:num w:numId="12">
    <w:abstractNumId w:val="7"/>
  </w:num>
  <w:num w:numId="13">
    <w:abstractNumId w:val="24"/>
  </w:num>
  <w:num w:numId="14">
    <w:abstractNumId w:val="20"/>
  </w:num>
  <w:num w:numId="15">
    <w:abstractNumId w:val="10"/>
  </w:num>
  <w:num w:numId="16">
    <w:abstractNumId w:val="28"/>
  </w:num>
  <w:num w:numId="17">
    <w:abstractNumId w:val="6"/>
  </w:num>
  <w:num w:numId="18">
    <w:abstractNumId w:val="29"/>
  </w:num>
  <w:num w:numId="19">
    <w:abstractNumId w:val="0"/>
  </w:num>
  <w:num w:numId="20">
    <w:abstractNumId w:val="1"/>
  </w:num>
  <w:num w:numId="21">
    <w:abstractNumId w:val="8"/>
  </w:num>
  <w:num w:numId="22">
    <w:abstractNumId w:val="19"/>
  </w:num>
  <w:num w:numId="23">
    <w:abstractNumId w:val="2"/>
  </w:num>
  <w:num w:numId="24">
    <w:abstractNumId w:val="27"/>
  </w:num>
  <w:num w:numId="25">
    <w:abstractNumId w:val="13"/>
  </w:num>
  <w:num w:numId="26">
    <w:abstractNumId w:val="15"/>
  </w:num>
  <w:num w:numId="27">
    <w:abstractNumId w:val="22"/>
  </w:num>
  <w:num w:numId="28">
    <w:abstractNumId w:val="21"/>
  </w:num>
  <w:num w:numId="29">
    <w:abstractNumId w:val="26"/>
  </w:num>
  <w:num w:numId="30">
    <w:abstractNumId w:val="1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085"/>
    <w:rsid w:val="00000734"/>
    <w:rsid w:val="00000C43"/>
    <w:rsid w:val="00000E7A"/>
    <w:rsid w:val="00000FD1"/>
    <w:rsid w:val="000022CB"/>
    <w:rsid w:val="00002EE7"/>
    <w:rsid w:val="00003088"/>
    <w:rsid w:val="00004D7B"/>
    <w:rsid w:val="00005266"/>
    <w:rsid w:val="000079E3"/>
    <w:rsid w:val="00010379"/>
    <w:rsid w:val="000126F1"/>
    <w:rsid w:val="000131DF"/>
    <w:rsid w:val="00013531"/>
    <w:rsid w:val="00014A85"/>
    <w:rsid w:val="00014F61"/>
    <w:rsid w:val="000156CB"/>
    <w:rsid w:val="00015EAE"/>
    <w:rsid w:val="000203BB"/>
    <w:rsid w:val="00022D27"/>
    <w:rsid w:val="00023597"/>
    <w:rsid w:val="00023803"/>
    <w:rsid w:val="0002441D"/>
    <w:rsid w:val="000245B6"/>
    <w:rsid w:val="000250C4"/>
    <w:rsid w:val="00026486"/>
    <w:rsid w:val="0002741F"/>
    <w:rsid w:val="000305CE"/>
    <w:rsid w:val="00030A50"/>
    <w:rsid w:val="00031811"/>
    <w:rsid w:val="000326D4"/>
    <w:rsid w:val="000326DD"/>
    <w:rsid w:val="00033038"/>
    <w:rsid w:val="00033E6B"/>
    <w:rsid w:val="00040950"/>
    <w:rsid w:val="000424BD"/>
    <w:rsid w:val="00042F88"/>
    <w:rsid w:val="00045172"/>
    <w:rsid w:val="00045B60"/>
    <w:rsid w:val="00050C4D"/>
    <w:rsid w:val="00052330"/>
    <w:rsid w:val="0005369F"/>
    <w:rsid w:val="00053BCD"/>
    <w:rsid w:val="00056742"/>
    <w:rsid w:val="000567F0"/>
    <w:rsid w:val="000574E6"/>
    <w:rsid w:val="00057D76"/>
    <w:rsid w:val="000606FC"/>
    <w:rsid w:val="00062317"/>
    <w:rsid w:val="000624E8"/>
    <w:rsid w:val="00062BB9"/>
    <w:rsid w:val="0006578C"/>
    <w:rsid w:val="00066502"/>
    <w:rsid w:val="00066621"/>
    <w:rsid w:val="00070D9C"/>
    <w:rsid w:val="00072A46"/>
    <w:rsid w:val="00072AF5"/>
    <w:rsid w:val="000735BA"/>
    <w:rsid w:val="00073DE0"/>
    <w:rsid w:val="00077A8E"/>
    <w:rsid w:val="000845EB"/>
    <w:rsid w:val="00084D77"/>
    <w:rsid w:val="00091979"/>
    <w:rsid w:val="00091BB0"/>
    <w:rsid w:val="00091C68"/>
    <w:rsid w:val="00094242"/>
    <w:rsid w:val="0009603E"/>
    <w:rsid w:val="00097AD1"/>
    <w:rsid w:val="000A2CB3"/>
    <w:rsid w:val="000A2F95"/>
    <w:rsid w:val="000A6A4A"/>
    <w:rsid w:val="000B05CD"/>
    <w:rsid w:val="000B37C0"/>
    <w:rsid w:val="000B3B15"/>
    <w:rsid w:val="000B53BE"/>
    <w:rsid w:val="000B7444"/>
    <w:rsid w:val="000C0E31"/>
    <w:rsid w:val="000C147F"/>
    <w:rsid w:val="000C2162"/>
    <w:rsid w:val="000C29BF"/>
    <w:rsid w:val="000C3A09"/>
    <w:rsid w:val="000C5332"/>
    <w:rsid w:val="000C5D79"/>
    <w:rsid w:val="000C6A7B"/>
    <w:rsid w:val="000C7D92"/>
    <w:rsid w:val="000C7F46"/>
    <w:rsid w:val="000D05D3"/>
    <w:rsid w:val="000D1BC4"/>
    <w:rsid w:val="000D289A"/>
    <w:rsid w:val="000D2ACB"/>
    <w:rsid w:val="000D729C"/>
    <w:rsid w:val="000D735C"/>
    <w:rsid w:val="000D7BEB"/>
    <w:rsid w:val="000E0F24"/>
    <w:rsid w:val="000E10C5"/>
    <w:rsid w:val="000E114E"/>
    <w:rsid w:val="000E2412"/>
    <w:rsid w:val="000E24B9"/>
    <w:rsid w:val="000E428A"/>
    <w:rsid w:val="000F288A"/>
    <w:rsid w:val="000F2B93"/>
    <w:rsid w:val="000F385D"/>
    <w:rsid w:val="000F3CF3"/>
    <w:rsid w:val="000F4B24"/>
    <w:rsid w:val="000F4EAE"/>
    <w:rsid w:val="00100DC1"/>
    <w:rsid w:val="00103180"/>
    <w:rsid w:val="001044E7"/>
    <w:rsid w:val="0010452A"/>
    <w:rsid w:val="00105853"/>
    <w:rsid w:val="0010589F"/>
    <w:rsid w:val="00105904"/>
    <w:rsid w:val="00105CA6"/>
    <w:rsid w:val="00105CB9"/>
    <w:rsid w:val="00106336"/>
    <w:rsid w:val="0011268D"/>
    <w:rsid w:val="0011363E"/>
    <w:rsid w:val="0011511E"/>
    <w:rsid w:val="0011529D"/>
    <w:rsid w:val="00115D9D"/>
    <w:rsid w:val="00116854"/>
    <w:rsid w:val="00116CE4"/>
    <w:rsid w:val="001178B7"/>
    <w:rsid w:val="00121760"/>
    <w:rsid w:val="00121827"/>
    <w:rsid w:val="001258F2"/>
    <w:rsid w:val="00127069"/>
    <w:rsid w:val="001275EE"/>
    <w:rsid w:val="0012780C"/>
    <w:rsid w:val="00130312"/>
    <w:rsid w:val="00130406"/>
    <w:rsid w:val="00131876"/>
    <w:rsid w:val="00135453"/>
    <w:rsid w:val="0013551C"/>
    <w:rsid w:val="00135D67"/>
    <w:rsid w:val="00136741"/>
    <w:rsid w:val="00140A8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47B5E"/>
    <w:rsid w:val="001519C2"/>
    <w:rsid w:val="00152C63"/>
    <w:rsid w:val="00153185"/>
    <w:rsid w:val="00156915"/>
    <w:rsid w:val="001574D5"/>
    <w:rsid w:val="00157F64"/>
    <w:rsid w:val="001635BB"/>
    <w:rsid w:val="00163C15"/>
    <w:rsid w:val="001647A2"/>
    <w:rsid w:val="00164B85"/>
    <w:rsid w:val="00166A47"/>
    <w:rsid w:val="001676EA"/>
    <w:rsid w:val="0017056D"/>
    <w:rsid w:val="001717B5"/>
    <w:rsid w:val="001717C2"/>
    <w:rsid w:val="001726C1"/>
    <w:rsid w:val="0017294F"/>
    <w:rsid w:val="00173E49"/>
    <w:rsid w:val="001751C5"/>
    <w:rsid w:val="001778D8"/>
    <w:rsid w:val="001804D5"/>
    <w:rsid w:val="00181792"/>
    <w:rsid w:val="001826ED"/>
    <w:rsid w:val="00182C5C"/>
    <w:rsid w:val="00182FD4"/>
    <w:rsid w:val="001867E8"/>
    <w:rsid w:val="00186FAC"/>
    <w:rsid w:val="00187658"/>
    <w:rsid w:val="001940B3"/>
    <w:rsid w:val="0019547F"/>
    <w:rsid w:val="001956C0"/>
    <w:rsid w:val="00196320"/>
    <w:rsid w:val="001A013F"/>
    <w:rsid w:val="001A0BAA"/>
    <w:rsid w:val="001A1F63"/>
    <w:rsid w:val="001A6970"/>
    <w:rsid w:val="001A7A7B"/>
    <w:rsid w:val="001A7A83"/>
    <w:rsid w:val="001B0DB1"/>
    <w:rsid w:val="001B1389"/>
    <w:rsid w:val="001B21CC"/>
    <w:rsid w:val="001B32AA"/>
    <w:rsid w:val="001B5385"/>
    <w:rsid w:val="001B6797"/>
    <w:rsid w:val="001B703A"/>
    <w:rsid w:val="001B72E2"/>
    <w:rsid w:val="001B767C"/>
    <w:rsid w:val="001C0D4C"/>
    <w:rsid w:val="001C33C1"/>
    <w:rsid w:val="001C3BAC"/>
    <w:rsid w:val="001C723A"/>
    <w:rsid w:val="001C7F68"/>
    <w:rsid w:val="001D6E4F"/>
    <w:rsid w:val="001E4A6A"/>
    <w:rsid w:val="001E648F"/>
    <w:rsid w:val="001E7428"/>
    <w:rsid w:val="001F1D7E"/>
    <w:rsid w:val="001F2653"/>
    <w:rsid w:val="001F3031"/>
    <w:rsid w:val="001F7D0E"/>
    <w:rsid w:val="00201EB8"/>
    <w:rsid w:val="00204424"/>
    <w:rsid w:val="00204A25"/>
    <w:rsid w:val="00206455"/>
    <w:rsid w:val="00206741"/>
    <w:rsid w:val="0021081C"/>
    <w:rsid w:val="0021331C"/>
    <w:rsid w:val="002141E9"/>
    <w:rsid w:val="00214ECE"/>
    <w:rsid w:val="00215646"/>
    <w:rsid w:val="002162A0"/>
    <w:rsid w:val="002167FC"/>
    <w:rsid w:val="00216A03"/>
    <w:rsid w:val="002208C5"/>
    <w:rsid w:val="002219DB"/>
    <w:rsid w:val="002221FE"/>
    <w:rsid w:val="002230E7"/>
    <w:rsid w:val="002242C9"/>
    <w:rsid w:val="00224B78"/>
    <w:rsid w:val="00225D7F"/>
    <w:rsid w:val="00227650"/>
    <w:rsid w:val="00230BBB"/>
    <w:rsid w:val="002318C6"/>
    <w:rsid w:val="00232692"/>
    <w:rsid w:val="002327B2"/>
    <w:rsid w:val="00232857"/>
    <w:rsid w:val="002342CE"/>
    <w:rsid w:val="0023432F"/>
    <w:rsid w:val="002345EB"/>
    <w:rsid w:val="00234C40"/>
    <w:rsid w:val="00234D0A"/>
    <w:rsid w:val="00234FE6"/>
    <w:rsid w:val="00236B97"/>
    <w:rsid w:val="00236C5C"/>
    <w:rsid w:val="0024071A"/>
    <w:rsid w:val="00242969"/>
    <w:rsid w:val="002429A6"/>
    <w:rsid w:val="00244211"/>
    <w:rsid w:val="00247617"/>
    <w:rsid w:val="002513CF"/>
    <w:rsid w:val="00252FFD"/>
    <w:rsid w:val="0025436C"/>
    <w:rsid w:val="00254AFF"/>
    <w:rsid w:val="0026113C"/>
    <w:rsid w:val="00263450"/>
    <w:rsid w:val="0026533A"/>
    <w:rsid w:val="002679B9"/>
    <w:rsid w:val="0027013F"/>
    <w:rsid w:val="00270D63"/>
    <w:rsid w:val="00271FEA"/>
    <w:rsid w:val="002724AA"/>
    <w:rsid w:val="00275051"/>
    <w:rsid w:val="0028133D"/>
    <w:rsid w:val="00281C84"/>
    <w:rsid w:val="00284870"/>
    <w:rsid w:val="00285B36"/>
    <w:rsid w:val="0028746C"/>
    <w:rsid w:val="002878D4"/>
    <w:rsid w:val="00290324"/>
    <w:rsid w:val="00292171"/>
    <w:rsid w:val="0029217A"/>
    <w:rsid w:val="00292763"/>
    <w:rsid w:val="00292B9A"/>
    <w:rsid w:val="00292CDD"/>
    <w:rsid w:val="00294133"/>
    <w:rsid w:val="00294252"/>
    <w:rsid w:val="00294D59"/>
    <w:rsid w:val="00295D51"/>
    <w:rsid w:val="002971EE"/>
    <w:rsid w:val="0029726C"/>
    <w:rsid w:val="0029766D"/>
    <w:rsid w:val="002A16DE"/>
    <w:rsid w:val="002A2E02"/>
    <w:rsid w:val="002A37BE"/>
    <w:rsid w:val="002A43AF"/>
    <w:rsid w:val="002A43BB"/>
    <w:rsid w:val="002A6A43"/>
    <w:rsid w:val="002B2F14"/>
    <w:rsid w:val="002B2F7E"/>
    <w:rsid w:val="002B6183"/>
    <w:rsid w:val="002C145B"/>
    <w:rsid w:val="002C1CD1"/>
    <w:rsid w:val="002C331D"/>
    <w:rsid w:val="002C50FA"/>
    <w:rsid w:val="002C51D2"/>
    <w:rsid w:val="002C5C76"/>
    <w:rsid w:val="002D221E"/>
    <w:rsid w:val="002D297F"/>
    <w:rsid w:val="002D30BA"/>
    <w:rsid w:val="002D45B9"/>
    <w:rsid w:val="002D4750"/>
    <w:rsid w:val="002D497E"/>
    <w:rsid w:val="002D5BAB"/>
    <w:rsid w:val="002D7FE1"/>
    <w:rsid w:val="002E0472"/>
    <w:rsid w:val="002E24BC"/>
    <w:rsid w:val="002E39BC"/>
    <w:rsid w:val="002E39D2"/>
    <w:rsid w:val="002E5905"/>
    <w:rsid w:val="002E5B0A"/>
    <w:rsid w:val="002F3F7E"/>
    <w:rsid w:val="002F6245"/>
    <w:rsid w:val="00300346"/>
    <w:rsid w:val="003014A4"/>
    <w:rsid w:val="003039F3"/>
    <w:rsid w:val="003040B5"/>
    <w:rsid w:val="00306A3A"/>
    <w:rsid w:val="00307A0F"/>
    <w:rsid w:val="00307E1E"/>
    <w:rsid w:val="00312BFC"/>
    <w:rsid w:val="00315AEE"/>
    <w:rsid w:val="0032054A"/>
    <w:rsid w:val="00320CB1"/>
    <w:rsid w:val="00321722"/>
    <w:rsid w:val="00321B46"/>
    <w:rsid w:val="00323078"/>
    <w:rsid w:val="00325A6D"/>
    <w:rsid w:val="00325F5D"/>
    <w:rsid w:val="00326402"/>
    <w:rsid w:val="0032669D"/>
    <w:rsid w:val="003271DB"/>
    <w:rsid w:val="00327D00"/>
    <w:rsid w:val="00327EB7"/>
    <w:rsid w:val="00335DFE"/>
    <w:rsid w:val="00336DE6"/>
    <w:rsid w:val="00337846"/>
    <w:rsid w:val="00337BF5"/>
    <w:rsid w:val="003404BF"/>
    <w:rsid w:val="00341FE2"/>
    <w:rsid w:val="003427A0"/>
    <w:rsid w:val="00343496"/>
    <w:rsid w:val="00343696"/>
    <w:rsid w:val="00346642"/>
    <w:rsid w:val="00347113"/>
    <w:rsid w:val="00350734"/>
    <w:rsid w:val="00350F35"/>
    <w:rsid w:val="00351696"/>
    <w:rsid w:val="00351C3D"/>
    <w:rsid w:val="003533A7"/>
    <w:rsid w:val="003562B6"/>
    <w:rsid w:val="003563D5"/>
    <w:rsid w:val="00360A4C"/>
    <w:rsid w:val="003616F3"/>
    <w:rsid w:val="00361951"/>
    <w:rsid w:val="00361AF9"/>
    <w:rsid w:val="00363CFA"/>
    <w:rsid w:val="00364AF6"/>
    <w:rsid w:val="003706C3"/>
    <w:rsid w:val="00370767"/>
    <w:rsid w:val="00371E1D"/>
    <w:rsid w:val="00374B36"/>
    <w:rsid w:val="00377589"/>
    <w:rsid w:val="003775A2"/>
    <w:rsid w:val="003813F8"/>
    <w:rsid w:val="003826B8"/>
    <w:rsid w:val="003839CA"/>
    <w:rsid w:val="0038555F"/>
    <w:rsid w:val="00386568"/>
    <w:rsid w:val="00387A6C"/>
    <w:rsid w:val="00390BBF"/>
    <w:rsid w:val="00392B1C"/>
    <w:rsid w:val="0039302C"/>
    <w:rsid w:val="003954CD"/>
    <w:rsid w:val="00395704"/>
    <w:rsid w:val="00396B8E"/>
    <w:rsid w:val="00397D09"/>
    <w:rsid w:val="003A5B6D"/>
    <w:rsid w:val="003A5EBD"/>
    <w:rsid w:val="003A670B"/>
    <w:rsid w:val="003A6BEC"/>
    <w:rsid w:val="003B0406"/>
    <w:rsid w:val="003B2894"/>
    <w:rsid w:val="003B3401"/>
    <w:rsid w:val="003B353F"/>
    <w:rsid w:val="003B41A1"/>
    <w:rsid w:val="003B61CF"/>
    <w:rsid w:val="003C0ACF"/>
    <w:rsid w:val="003C22EF"/>
    <w:rsid w:val="003C3182"/>
    <w:rsid w:val="003C64EA"/>
    <w:rsid w:val="003C7FED"/>
    <w:rsid w:val="003D0302"/>
    <w:rsid w:val="003D2DEF"/>
    <w:rsid w:val="003D3D00"/>
    <w:rsid w:val="003D4FA5"/>
    <w:rsid w:val="003D5D51"/>
    <w:rsid w:val="003D7AAB"/>
    <w:rsid w:val="003E0D6F"/>
    <w:rsid w:val="003E3883"/>
    <w:rsid w:val="003E4509"/>
    <w:rsid w:val="003E500E"/>
    <w:rsid w:val="003E54F4"/>
    <w:rsid w:val="003F0295"/>
    <w:rsid w:val="003F0E37"/>
    <w:rsid w:val="003F14B2"/>
    <w:rsid w:val="003F1671"/>
    <w:rsid w:val="003F263E"/>
    <w:rsid w:val="003F383D"/>
    <w:rsid w:val="003F4476"/>
    <w:rsid w:val="003F5FEE"/>
    <w:rsid w:val="003F65E9"/>
    <w:rsid w:val="003F6C4A"/>
    <w:rsid w:val="00400B83"/>
    <w:rsid w:val="00400F43"/>
    <w:rsid w:val="0040209F"/>
    <w:rsid w:val="004045FF"/>
    <w:rsid w:val="00405AFD"/>
    <w:rsid w:val="00405CD8"/>
    <w:rsid w:val="00406332"/>
    <w:rsid w:val="00410E8F"/>
    <w:rsid w:val="004136FB"/>
    <w:rsid w:val="00415040"/>
    <w:rsid w:val="00415C7C"/>
    <w:rsid w:val="00415D4B"/>
    <w:rsid w:val="00416434"/>
    <w:rsid w:val="00417797"/>
    <w:rsid w:val="00417A31"/>
    <w:rsid w:val="00421190"/>
    <w:rsid w:val="0042166F"/>
    <w:rsid w:val="00422584"/>
    <w:rsid w:val="00422DFE"/>
    <w:rsid w:val="00423EDF"/>
    <w:rsid w:val="00424029"/>
    <w:rsid w:val="00424113"/>
    <w:rsid w:val="00426C81"/>
    <w:rsid w:val="004352A7"/>
    <w:rsid w:val="004409DD"/>
    <w:rsid w:val="00441158"/>
    <w:rsid w:val="00441973"/>
    <w:rsid w:val="004427B4"/>
    <w:rsid w:val="00442ED7"/>
    <w:rsid w:val="00445585"/>
    <w:rsid w:val="00445A5C"/>
    <w:rsid w:val="00445FD2"/>
    <w:rsid w:val="00446078"/>
    <w:rsid w:val="004460F6"/>
    <w:rsid w:val="00450058"/>
    <w:rsid w:val="00451449"/>
    <w:rsid w:val="00451B65"/>
    <w:rsid w:val="00451C61"/>
    <w:rsid w:val="004538EC"/>
    <w:rsid w:val="004544CB"/>
    <w:rsid w:val="00455AF7"/>
    <w:rsid w:val="00456926"/>
    <w:rsid w:val="00456BF1"/>
    <w:rsid w:val="0045718A"/>
    <w:rsid w:val="0045724F"/>
    <w:rsid w:val="0045772E"/>
    <w:rsid w:val="004578AF"/>
    <w:rsid w:val="004623D4"/>
    <w:rsid w:val="00462742"/>
    <w:rsid w:val="0046694E"/>
    <w:rsid w:val="0046704C"/>
    <w:rsid w:val="0047081C"/>
    <w:rsid w:val="00470934"/>
    <w:rsid w:val="00470E7D"/>
    <w:rsid w:val="004727AC"/>
    <w:rsid w:val="00472D73"/>
    <w:rsid w:val="00473F55"/>
    <w:rsid w:val="004740B3"/>
    <w:rsid w:val="004750F3"/>
    <w:rsid w:val="004766F6"/>
    <w:rsid w:val="00476904"/>
    <w:rsid w:val="00477AC4"/>
    <w:rsid w:val="004800B2"/>
    <w:rsid w:val="00482BE8"/>
    <w:rsid w:val="00482F31"/>
    <w:rsid w:val="00486E06"/>
    <w:rsid w:val="00490301"/>
    <w:rsid w:val="0049129A"/>
    <w:rsid w:val="00491CE4"/>
    <w:rsid w:val="00492F76"/>
    <w:rsid w:val="004942D5"/>
    <w:rsid w:val="0049555E"/>
    <w:rsid w:val="004962B4"/>
    <w:rsid w:val="0049647E"/>
    <w:rsid w:val="00497EB5"/>
    <w:rsid w:val="004A0665"/>
    <w:rsid w:val="004A25F7"/>
    <w:rsid w:val="004A5C1D"/>
    <w:rsid w:val="004A5EE0"/>
    <w:rsid w:val="004B14EE"/>
    <w:rsid w:val="004B22F3"/>
    <w:rsid w:val="004B3360"/>
    <w:rsid w:val="004C113A"/>
    <w:rsid w:val="004C2C0F"/>
    <w:rsid w:val="004C2D1F"/>
    <w:rsid w:val="004C2E4C"/>
    <w:rsid w:val="004C5C48"/>
    <w:rsid w:val="004D003D"/>
    <w:rsid w:val="004D57BE"/>
    <w:rsid w:val="004D59C0"/>
    <w:rsid w:val="004D59FC"/>
    <w:rsid w:val="004E0DC6"/>
    <w:rsid w:val="004E1A9E"/>
    <w:rsid w:val="004E2D63"/>
    <w:rsid w:val="004E3B12"/>
    <w:rsid w:val="004E3EB0"/>
    <w:rsid w:val="004E66F9"/>
    <w:rsid w:val="004F0768"/>
    <w:rsid w:val="004F07F0"/>
    <w:rsid w:val="004F347F"/>
    <w:rsid w:val="004F4CEE"/>
    <w:rsid w:val="004F699D"/>
    <w:rsid w:val="004F79B9"/>
    <w:rsid w:val="004F7C2E"/>
    <w:rsid w:val="005009DB"/>
    <w:rsid w:val="00500C18"/>
    <w:rsid w:val="0050616A"/>
    <w:rsid w:val="00506492"/>
    <w:rsid w:val="0051072F"/>
    <w:rsid w:val="005125A3"/>
    <w:rsid w:val="00514A5C"/>
    <w:rsid w:val="00514C16"/>
    <w:rsid w:val="005158AC"/>
    <w:rsid w:val="00516269"/>
    <w:rsid w:val="005238A4"/>
    <w:rsid w:val="00523B58"/>
    <w:rsid w:val="00523C64"/>
    <w:rsid w:val="00524CC4"/>
    <w:rsid w:val="00524F2B"/>
    <w:rsid w:val="00525BCD"/>
    <w:rsid w:val="00527449"/>
    <w:rsid w:val="00532343"/>
    <w:rsid w:val="00532353"/>
    <w:rsid w:val="0053273D"/>
    <w:rsid w:val="005330B3"/>
    <w:rsid w:val="00533831"/>
    <w:rsid w:val="00536EFC"/>
    <w:rsid w:val="0053761E"/>
    <w:rsid w:val="00537E18"/>
    <w:rsid w:val="00540AF0"/>
    <w:rsid w:val="00540B30"/>
    <w:rsid w:val="00540E89"/>
    <w:rsid w:val="0054179B"/>
    <w:rsid w:val="00544724"/>
    <w:rsid w:val="00544F31"/>
    <w:rsid w:val="005465DF"/>
    <w:rsid w:val="00550411"/>
    <w:rsid w:val="005528E0"/>
    <w:rsid w:val="005529DD"/>
    <w:rsid w:val="005534C7"/>
    <w:rsid w:val="00553E0E"/>
    <w:rsid w:val="00553EA0"/>
    <w:rsid w:val="005545C6"/>
    <w:rsid w:val="00554F9E"/>
    <w:rsid w:val="00555938"/>
    <w:rsid w:val="005560B2"/>
    <w:rsid w:val="00557BDF"/>
    <w:rsid w:val="0056443C"/>
    <w:rsid w:val="00570661"/>
    <w:rsid w:val="005726BE"/>
    <w:rsid w:val="00573F35"/>
    <w:rsid w:val="0057562B"/>
    <w:rsid w:val="00577080"/>
    <w:rsid w:val="00580390"/>
    <w:rsid w:val="00580B3C"/>
    <w:rsid w:val="00581632"/>
    <w:rsid w:val="00582704"/>
    <w:rsid w:val="005854A1"/>
    <w:rsid w:val="005872A1"/>
    <w:rsid w:val="005872E9"/>
    <w:rsid w:val="00587B79"/>
    <w:rsid w:val="005901B2"/>
    <w:rsid w:val="00590F40"/>
    <w:rsid w:val="00591F72"/>
    <w:rsid w:val="00592CBF"/>
    <w:rsid w:val="0059431B"/>
    <w:rsid w:val="005974F7"/>
    <w:rsid w:val="005A09B6"/>
    <w:rsid w:val="005A0CD0"/>
    <w:rsid w:val="005A21A9"/>
    <w:rsid w:val="005A3558"/>
    <w:rsid w:val="005A496A"/>
    <w:rsid w:val="005A4BC9"/>
    <w:rsid w:val="005B1E4D"/>
    <w:rsid w:val="005B2309"/>
    <w:rsid w:val="005B2E0F"/>
    <w:rsid w:val="005B3174"/>
    <w:rsid w:val="005B3816"/>
    <w:rsid w:val="005B3895"/>
    <w:rsid w:val="005B459B"/>
    <w:rsid w:val="005B5A71"/>
    <w:rsid w:val="005B6093"/>
    <w:rsid w:val="005B625D"/>
    <w:rsid w:val="005B6370"/>
    <w:rsid w:val="005B6C1C"/>
    <w:rsid w:val="005B6E97"/>
    <w:rsid w:val="005B7FE9"/>
    <w:rsid w:val="005C057A"/>
    <w:rsid w:val="005C2F82"/>
    <w:rsid w:val="005C4246"/>
    <w:rsid w:val="005C4F5B"/>
    <w:rsid w:val="005C73AF"/>
    <w:rsid w:val="005E066F"/>
    <w:rsid w:val="005E215E"/>
    <w:rsid w:val="005E4FE4"/>
    <w:rsid w:val="005E5829"/>
    <w:rsid w:val="005E682C"/>
    <w:rsid w:val="005E6D7C"/>
    <w:rsid w:val="005E70FF"/>
    <w:rsid w:val="005F0686"/>
    <w:rsid w:val="005F0795"/>
    <w:rsid w:val="005F1DA8"/>
    <w:rsid w:val="005F4421"/>
    <w:rsid w:val="005F5210"/>
    <w:rsid w:val="005F535C"/>
    <w:rsid w:val="005F59B8"/>
    <w:rsid w:val="005F70C9"/>
    <w:rsid w:val="006002F4"/>
    <w:rsid w:val="006023BA"/>
    <w:rsid w:val="006028BD"/>
    <w:rsid w:val="00603EC3"/>
    <w:rsid w:val="00604168"/>
    <w:rsid w:val="00604285"/>
    <w:rsid w:val="00604BB9"/>
    <w:rsid w:val="00606CF0"/>
    <w:rsid w:val="006074C6"/>
    <w:rsid w:val="00610123"/>
    <w:rsid w:val="00610687"/>
    <w:rsid w:val="00610781"/>
    <w:rsid w:val="006113AA"/>
    <w:rsid w:val="00612522"/>
    <w:rsid w:val="0061714F"/>
    <w:rsid w:val="00617287"/>
    <w:rsid w:val="006176EC"/>
    <w:rsid w:val="006208E2"/>
    <w:rsid w:val="006222B7"/>
    <w:rsid w:val="006231E6"/>
    <w:rsid w:val="006234DB"/>
    <w:rsid w:val="00623E05"/>
    <w:rsid w:val="00623EFD"/>
    <w:rsid w:val="0062503C"/>
    <w:rsid w:val="0062576F"/>
    <w:rsid w:val="00630743"/>
    <w:rsid w:val="006319C2"/>
    <w:rsid w:val="00631EB2"/>
    <w:rsid w:val="00632EEF"/>
    <w:rsid w:val="006348EE"/>
    <w:rsid w:val="0063528D"/>
    <w:rsid w:val="00637C3B"/>
    <w:rsid w:val="00640BEF"/>
    <w:rsid w:val="00642307"/>
    <w:rsid w:val="00643B09"/>
    <w:rsid w:val="00647C2F"/>
    <w:rsid w:val="00650BB1"/>
    <w:rsid w:val="00651566"/>
    <w:rsid w:val="006518DC"/>
    <w:rsid w:val="00655680"/>
    <w:rsid w:val="00655C67"/>
    <w:rsid w:val="00656265"/>
    <w:rsid w:val="00656F92"/>
    <w:rsid w:val="00660B14"/>
    <w:rsid w:val="00660F8F"/>
    <w:rsid w:val="00661B32"/>
    <w:rsid w:val="00662CAF"/>
    <w:rsid w:val="00664518"/>
    <w:rsid w:val="00666267"/>
    <w:rsid w:val="00666443"/>
    <w:rsid w:val="0067050E"/>
    <w:rsid w:val="0067106B"/>
    <w:rsid w:val="00671DF2"/>
    <w:rsid w:val="00672B6A"/>
    <w:rsid w:val="006741D1"/>
    <w:rsid w:val="006744ED"/>
    <w:rsid w:val="006761C5"/>
    <w:rsid w:val="00680459"/>
    <w:rsid w:val="006826F7"/>
    <w:rsid w:val="00683EF2"/>
    <w:rsid w:val="00684A22"/>
    <w:rsid w:val="0069030D"/>
    <w:rsid w:val="00690D51"/>
    <w:rsid w:val="00691C23"/>
    <w:rsid w:val="00691D09"/>
    <w:rsid w:val="00691F70"/>
    <w:rsid w:val="00693A4D"/>
    <w:rsid w:val="00694B5E"/>
    <w:rsid w:val="0069503D"/>
    <w:rsid w:val="00696019"/>
    <w:rsid w:val="006A2102"/>
    <w:rsid w:val="006A2170"/>
    <w:rsid w:val="006A508D"/>
    <w:rsid w:val="006A53B9"/>
    <w:rsid w:val="006A5693"/>
    <w:rsid w:val="006A732B"/>
    <w:rsid w:val="006B021B"/>
    <w:rsid w:val="006B1077"/>
    <w:rsid w:val="006B2886"/>
    <w:rsid w:val="006B2F7E"/>
    <w:rsid w:val="006B3E35"/>
    <w:rsid w:val="006B47CF"/>
    <w:rsid w:val="006B4E70"/>
    <w:rsid w:val="006B6BBB"/>
    <w:rsid w:val="006C0B47"/>
    <w:rsid w:val="006C1FDB"/>
    <w:rsid w:val="006C2216"/>
    <w:rsid w:val="006C35A3"/>
    <w:rsid w:val="006C402E"/>
    <w:rsid w:val="006C65B5"/>
    <w:rsid w:val="006C6B81"/>
    <w:rsid w:val="006C7477"/>
    <w:rsid w:val="006D0786"/>
    <w:rsid w:val="006D1FAD"/>
    <w:rsid w:val="006D1FED"/>
    <w:rsid w:val="006D205C"/>
    <w:rsid w:val="006D24F5"/>
    <w:rsid w:val="006D3E45"/>
    <w:rsid w:val="006E0772"/>
    <w:rsid w:val="006E0F0E"/>
    <w:rsid w:val="006E2471"/>
    <w:rsid w:val="006E40C7"/>
    <w:rsid w:val="006E4A3E"/>
    <w:rsid w:val="006E63A0"/>
    <w:rsid w:val="006E6934"/>
    <w:rsid w:val="006E6F93"/>
    <w:rsid w:val="006E78EF"/>
    <w:rsid w:val="006E7927"/>
    <w:rsid w:val="006E79C7"/>
    <w:rsid w:val="006F07B2"/>
    <w:rsid w:val="006F0953"/>
    <w:rsid w:val="006F1D4A"/>
    <w:rsid w:val="006F3E86"/>
    <w:rsid w:val="006F42F6"/>
    <w:rsid w:val="00702654"/>
    <w:rsid w:val="00702F77"/>
    <w:rsid w:val="00703D04"/>
    <w:rsid w:val="00705296"/>
    <w:rsid w:val="00705662"/>
    <w:rsid w:val="007057B8"/>
    <w:rsid w:val="00705CB6"/>
    <w:rsid w:val="0070695B"/>
    <w:rsid w:val="007073B9"/>
    <w:rsid w:val="00711845"/>
    <w:rsid w:val="00712317"/>
    <w:rsid w:val="00712646"/>
    <w:rsid w:val="00712D5B"/>
    <w:rsid w:val="0071311F"/>
    <w:rsid w:val="007136CF"/>
    <w:rsid w:val="00713FDF"/>
    <w:rsid w:val="00715723"/>
    <w:rsid w:val="007165E1"/>
    <w:rsid w:val="0071733B"/>
    <w:rsid w:val="0071767E"/>
    <w:rsid w:val="007208C4"/>
    <w:rsid w:val="00720E9C"/>
    <w:rsid w:val="007238A0"/>
    <w:rsid w:val="00723AE6"/>
    <w:rsid w:val="007247CA"/>
    <w:rsid w:val="00725F0F"/>
    <w:rsid w:val="00726ED8"/>
    <w:rsid w:val="00727AE6"/>
    <w:rsid w:val="007324C9"/>
    <w:rsid w:val="00735A21"/>
    <w:rsid w:val="00735A87"/>
    <w:rsid w:val="00736AA8"/>
    <w:rsid w:val="00736BB1"/>
    <w:rsid w:val="00737C92"/>
    <w:rsid w:val="0074049D"/>
    <w:rsid w:val="00740B51"/>
    <w:rsid w:val="007425B3"/>
    <w:rsid w:val="0074298E"/>
    <w:rsid w:val="007456F9"/>
    <w:rsid w:val="00745A33"/>
    <w:rsid w:val="00745BD8"/>
    <w:rsid w:val="007464E4"/>
    <w:rsid w:val="00747692"/>
    <w:rsid w:val="007477C1"/>
    <w:rsid w:val="007506E1"/>
    <w:rsid w:val="00751CA2"/>
    <w:rsid w:val="0075298C"/>
    <w:rsid w:val="00754561"/>
    <w:rsid w:val="007545CD"/>
    <w:rsid w:val="0075534B"/>
    <w:rsid w:val="00755C76"/>
    <w:rsid w:val="0075735D"/>
    <w:rsid w:val="00762841"/>
    <w:rsid w:val="00764158"/>
    <w:rsid w:val="0076463E"/>
    <w:rsid w:val="00764EF7"/>
    <w:rsid w:val="00767C6E"/>
    <w:rsid w:val="00772C32"/>
    <w:rsid w:val="007764CB"/>
    <w:rsid w:val="00777E90"/>
    <w:rsid w:val="00783825"/>
    <w:rsid w:val="00786F43"/>
    <w:rsid w:val="007870C3"/>
    <w:rsid w:val="00787273"/>
    <w:rsid w:val="007905E4"/>
    <w:rsid w:val="00790B56"/>
    <w:rsid w:val="007924DF"/>
    <w:rsid w:val="00792721"/>
    <w:rsid w:val="0079595D"/>
    <w:rsid w:val="007978AF"/>
    <w:rsid w:val="007A076B"/>
    <w:rsid w:val="007A1B28"/>
    <w:rsid w:val="007A7A4A"/>
    <w:rsid w:val="007B2593"/>
    <w:rsid w:val="007B4EE1"/>
    <w:rsid w:val="007B568F"/>
    <w:rsid w:val="007B5CB7"/>
    <w:rsid w:val="007B6B84"/>
    <w:rsid w:val="007C12E5"/>
    <w:rsid w:val="007C147F"/>
    <w:rsid w:val="007C4F1C"/>
    <w:rsid w:val="007C5D94"/>
    <w:rsid w:val="007C632C"/>
    <w:rsid w:val="007C66FF"/>
    <w:rsid w:val="007C68BF"/>
    <w:rsid w:val="007C7AB6"/>
    <w:rsid w:val="007C7FD3"/>
    <w:rsid w:val="007D0A29"/>
    <w:rsid w:val="007D16EA"/>
    <w:rsid w:val="007D2AAB"/>
    <w:rsid w:val="007D3719"/>
    <w:rsid w:val="007D6BC1"/>
    <w:rsid w:val="007D6C66"/>
    <w:rsid w:val="007D7E9E"/>
    <w:rsid w:val="007E099A"/>
    <w:rsid w:val="007E3B67"/>
    <w:rsid w:val="007E489B"/>
    <w:rsid w:val="007E5F82"/>
    <w:rsid w:val="007E6D19"/>
    <w:rsid w:val="007F11DC"/>
    <w:rsid w:val="007F1A85"/>
    <w:rsid w:val="007F49B7"/>
    <w:rsid w:val="007F5822"/>
    <w:rsid w:val="007F6FFF"/>
    <w:rsid w:val="007F7357"/>
    <w:rsid w:val="007F7C19"/>
    <w:rsid w:val="007F7D08"/>
    <w:rsid w:val="00800B01"/>
    <w:rsid w:val="0080287D"/>
    <w:rsid w:val="00804141"/>
    <w:rsid w:val="008044A3"/>
    <w:rsid w:val="00806442"/>
    <w:rsid w:val="00806ADC"/>
    <w:rsid w:val="0081235C"/>
    <w:rsid w:val="00812DF9"/>
    <w:rsid w:val="00813A1A"/>
    <w:rsid w:val="00817C55"/>
    <w:rsid w:val="00820CE0"/>
    <w:rsid w:val="00821480"/>
    <w:rsid w:val="00821A24"/>
    <w:rsid w:val="00822AAB"/>
    <w:rsid w:val="00824ED6"/>
    <w:rsid w:val="008254B7"/>
    <w:rsid w:val="00826099"/>
    <w:rsid w:val="0082675A"/>
    <w:rsid w:val="00826959"/>
    <w:rsid w:val="008278BD"/>
    <w:rsid w:val="008306A5"/>
    <w:rsid w:val="00831ECF"/>
    <w:rsid w:val="00833AE5"/>
    <w:rsid w:val="00833E83"/>
    <w:rsid w:val="00835606"/>
    <w:rsid w:val="00835F1C"/>
    <w:rsid w:val="00836AA7"/>
    <w:rsid w:val="00836E7D"/>
    <w:rsid w:val="008420BC"/>
    <w:rsid w:val="008428DA"/>
    <w:rsid w:val="008444D8"/>
    <w:rsid w:val="00844FCF"/>
    <w:rsid w:val="00846ED6"/>
    <w:rsid w:val="00847AFB"/>
    <w:rsid w:val="0085049D"/>
    <w:rsid w:val="0085053B"/>
    <w:rsid w:val="00851B4A"/>
    <w:rsid w:val="00852DF8"/>
    <w:rsid w:val="00853373"/>
    <w:rsid w:val="0085363C"/>
    <w:rsid w:val="00853A02"/>
    <w:rsid w:val="0085450B"/>
    <w:rsid w:val="00854B50"/>
    <w:rsid w:val="0085568A"/>
    <w:rsid w:val="00856B3C"/>
    <w:rsid w:val="0085700B"/>
    <w:rsid w:val="00857B59"/>
    <w:rsid w:val="008603FB"/>
    <w:rsid w:val="00862334"/>
    <w:rsid w:val="00863890"/>
    <w:rsid w:val="0086778C"/>
    <w:rsid w:val="00867D40"/>
    <w:rsid w:val="00870601"/>
    <w:rsid w:val="0087110A"/>
    <w:rsid w:val="00871422"/>
    <w:rsid w:val="00872BA7"/>
    <w:rsid w:val="00874B49"/>
    <w:rsid w:val="00875CFD"/>
    <w:rsid w:val="008761B6"/>
    <w:rsid w:val="00876DC5"/>
    <w:rsid w:val="00877A09"/>
    <w:rsid w:val="00881D03"/>
    <w:rsid w:val="00882551"/>
    <w:rsid w:val="008844CF"/>
    <w:rsid w:val="0088461D"/>
    <w:rsid w:val="00884ABA"/>
    <w:rsid w:val="00885865"/>
    <w:rsid w:val="008861B1"/>
    <w:rsid w:val="008874CE"/>
    <w:rsid w:val="0089019C"/>
    <w:rsid w:val="008903E9"/>
    <w:rsid w:val="008909CD"/>
    <w:rsid w:val="00892033"/>
    <w:rsid w:val="00892D64"/>
    <w:rsid w:val="008976AF"/>
    <w:rsid w:val="00897848"/>
    <w:rsid w:val="008978FC"/>
    <w:rsid w:val="008A00FD"/>
    <w:rsid w:val="008A0DB3"/>
    <w:rsid w:val="008A11BE"/>
    <w:rsid w:val="008A1DD5"/>
    <w:rsid w:val="008A218A"/>
    <w:rsid w:val="008A2922"/>
    <w:rsid w:val="008A56BF"/>
    <w:rsid w:val="008A6905"/>
    <w:rsid w:val="008A7160"/>
    <w:rsid w:val="008A7EC5"/>
    <w:rsid w:val="008B03B3"/>
    <w:rsid w:val="008B21D1"/>
    <w:rsid w:val="008B5035"/>
    <w:rsid w:val="008B5E31"/>
    <w:rsid w:val="008B5F7D"/>
    <w:rsid w:val="008C1D5B"/>
    <w:rsid w:val="008C1F6F"/>
    <w:rsid w:val="008C248A"/>
    <w:rsid w:val="008C3076"/>
    <w:rsid w:val="008C51E2"/>
    <w:rsid w:val="008C5765"/>
    <w:rsid w:val="008C7BEE"/>
    <w:rsid w:val="008D1A34"/>
    <w:rsid w:val="008D1D50"/>
    <w:rsid w:val="008D2209"/>
    <w:rsid w:val="008D34B3"/>
    <w:rsid w:val="008D388B"/>
    <w:rsid w:val="008D45FB"/>
    <w:rsid w:val="008D5018"/>
    <w:rsid w:val="008D56FD"/>
    <w:rsid w:val="008D5FA5"/>
    <w:rsid w:val="008E0D6C"/>
    <w:rsid w:val="008E15CB"/>
    <w:rsid w:val="008E2DFB"/>
    <w:rsid w:val="008E3CA1"/>
    <w:rsid w:val="008E4291"/>
    <w:rsid w:val="008F1335"/>
    <w:rsid w:val="008F322A"/>
    <w:rsid w:val="008F38C6"/>
    <w:rsid w:val="008F544F"/>
    <w:rsid w:val="008F5E7E"/>
    <w:rsid w:val="008F5F4A"/>
    <w:rsid w:val="008F64A6"/>
    <w:rsid w:val="0090055E"/>
    <w:rsid w:val="0090172B"/>
    <w:rsid w:val="00901DAD"/>
    <w:rsid w:val="009040E8"/>
    <w:rsid w:val="009072EE"/>
    <w:rsid w:val="0090766D"/>
    <w:rsid w:val="00907F67"/>
    <w:rsid w:val="00911983"/>
    <w:rsid w:val="00913FAD"/>
    <w:rsid w:val="00914E49"/>
    <w:rsid w:val="009155B4"/>
    <w:rsid w:val="00916D3E"/>
    <w:rsid w:val="00922D98"/>
    <w:rsid w:val="009264FB"/>
    <w:rsid w:val="009268BD"/>
    <w:rsid w:val="00930457"/>
    <w:rsid w:val="00930FC3"/>
    <w:rsid w:val="00931116"/>
    <w:rsid w:val="00932354"/>
    <w:rsid w:val="009332FF"/>
    <w:rsid w:val="00934818"/>
    <w:rsid w:val="00934EC9"/>
    <w:rsid w:val="00935724"/>
    <w:rsid w:val="00935EA3"/>
    <w:rsid w:val="0093737F"/>
    <w:rsid w:val="009378CB"/>
    <w:rsid w:val="00937C02"/>
    <w:rsid w:val="00937C5E"/>
    <w:rsid w:val="00937ECD"/>
    <w:rsid w:val="00940BBB"/>
    <w:rsid w:val="00941C67"/>
    <w:rsid w:val="00946101"/>
    <w:rsid w:val="009463EC"/>
    <w:rsid w:val="00947732"/>
    <w:rsid w:val="00950196"/>
    <w:rsid w:val="00951F54"/>
    <w:rsid w:val="00953C8D"/>
    <w:rsid w:val="00955A4C"/>
    <w:rsid w:val="009572D2"/>
    <w:rsid w:val="00962FD2"/>
    <w:rsid w:val="00963BA7"/>
    <w:rsid w:val="00964D4C"/>
    <w:rsid w:val="0097039B"/>
    <w:rsid w:val="00971B67"/>
    <w:rsid w:val="00971F79"/>
    <w:rsid w:val="00971FF2"/>
    <w:rsid w:val="00972AA5"/>
    <w:rsid w:val="00974360"/>
    <w:rsid w:val="0097488B"/>
    <w:rsid w:val="00975FDD"/>
    <w:rsid w:val="009775B8"/>
    <w:rsid w:val="009840E5"/>
    <w:rsid w:val="0098501E"/>
    <w:rsid w:val="00986022"/>
    <w:rsid w:val="00986B0A"/>
    <w:rsid w:val="00990C5D"/>
    <w:rsid w:val="009923F6"/>
    <w:rsid w:val="0099309B"/>
    <w:rsid w:val="009936FD"/>
    <w:rsid w:val="00993D9E"/>
    <w:rsid w:val="00995ED9"/>
    <w:rsid w:val="009965DE"/>
    <w:rsid w:val="009A2B11"/>
    <w:rsid w:val="009A38C0"/>
    <w:rsid w:val="009A3C36"/>
    <w:rsid w:val="009A60BC"/>
    <w:rsid w:val="009A62BA"/>
    <w:rsid w:val="009B3D7B"/>
    <w:rsid w:val="009B718B"/>
    <w:rsid w:val="009C42ED"/>
    <w:rsid w:val="009C7164"/>
    <w:rsid w:val="009C72E0"/>
    <w:rsid w:val="009C7F4C"/>
    <w:rsid w:val="009D041B"/>
    <w:rsid w:val="009D08C1"/>
    <w:rsid w:val="009D165C"/>
    <w:rsid w:val="009D1F1A"/>
    <w:rsid w:val="009D5EF1"/>
    <w:rsid w:val="009D6DCE"/>
    <w:rsid w:val="009E2719"/>
    <w:rsid w:val="009E32FF"/>
    <w:rsid w:val="009E5980"/>
    <w:rsid w:val="009E5CF3"/>
    <w:rsid w:val="009E6833"/>
    <w:rsid w:val="009E7A97"/>
    <w:rsid w:val="009F0678"/>
    <w:rsid w:val="009F0E6C"/>
    <w:rsid w:val="009F20BE"/>
    <w:rsid w:val="009F25A9"/>
    <w:rsid w:val="009F339E"/>
    <w:rsid w:val="009F3558"/>
    <w:rsid w:val="009F473E"/>
    <w:rsid w:val="009F4FFE"/>
    <w:rsid w:val="009F6710"/>
    <w:rsid w:val="009F76A4"/>
    <w:rsid w:val="00A001B0"/>
    <w:rsid w:val="00A0170C"/>
    <w:rsid w:val="00A02AA1"/>
    <w:rsid w:val="00A032ED"/>
    <w:rsid w:val="00A03D89"/>
    <w:rsid w:val="00A04208"/>
    <w:rsid w:val="00A066AE"/>
    <w:rsid w:val="00A12991"/>
    <w:rsid w:val="00A1385B"/>
    <w:rsid w:val="00A144F0"/>
    <w:rsid w:val="00A1684C"/>
    <w:rsid w:val="00A17292"/>
    <w:rsid w:val="00A20BA0"/>
    <w:rsid w:val="00A23798"/>
    <w:rsid w:val="00A23A0F"/>
    <w:rsid w:val="00A32760"/>
    <w:rsid w:val="00A32FBC"/>
    <w:rsid w:val="00A331FB"/>
    <w:rsid w:val="00A33366"/>
    <w:rsid w:val="00A345BD"/>
    <w:rsid w:val="00A3643F"/>
    <w:rsid w:val="00A36C4F"/>
    <w:rsid w:val="00A36FDE"/>
    <w:rsid w:val="00A40F12"/>
    <w:rsid w:val="00A41883"/>
    <w:rsid w:val="00A42D63"/>
    <w:rsid w:val="00A44897"/>
    <w:rsid w:val="00A44C24"/>
    <w:rsid w:val="00A459FD"/>
    <w:rsid w:val="00A46DAE"/>
    <w:rsid w:val="00A50A13"/>
    <w:rsid w:val="00A51EE6"/>
    <w:rsid w:val="00A52B67"/>
    <w:rsid w:val="00A538AC"/>
    <w:rsid w:val="00A53DBE"/>
    <w:rsid w:val="00A56690"/>
    <w:rsid w:val="00A5726D"/>
    <w:rsid w:val="00A6335C"/>
    <w:rsid w:val="00A642D1"/>
    <w:rsid w:val="00A65C99"/>
    <w:rsid w:val="00A713A4"/>
    <w:rsid w:val="00A724B2"/>
    <w:rsid w:val="00A737EC"/>
    <w:rsid w:val="00A741DE"/>
    <w:rsid w:val="00A74B06"/>
    <w:rsid w:val="00A74B52"/>
    <w:rsid w:val="00A74EAC"/>
    <w:rsid w:val="00A753DE"/>
    <w:rsid w:val="00A75698"/>
    <w:rsid w:val="00A757A8"/>
    <w:rsid w:val="00A760DE"/>
    <w:rsid w:val="00A766BA"/>
    <w:rsid w:val="00A7772B"/>
    <w:rsid w:val="00A8080F"/>
    <w:rsid w:val="00A8307F"/>
    <w:rsid w:val="00A857B6"/>
    <w:rsid w:val="00A85E19"/>
    <w:rsid w:val="00A86939"/>
    <w:rsid w:val="00A86E61"/>
    <w:rsid w:val="00A86F52"/>
    <w:rsid w:val="00A87269"/>
    <w:rsid w:val="00A90A65"/>
    <w:rsid w:val="00A90B54"/>
    <w:rsid w:val="00A912DB"/>
    <w:rsid w:val="00A93364"/>
    <w:rsid w:val="00A94907"/>
    <w:rsid w:val="00A95564"/>
    <w:rsid w:val="00A9579B"/>
    <w:rsid w:val="00A969CC"/>
    <w:rsid w:val="00AA00D5"/>
    <w:rsid w:val="00AA1B53"/>
    <w:rsid w:val="00AA292C"/>
    <w:rsid w:val="00AA2B38"/>
    <w:rsid w:val="00AA49D8"/>
    <w:rsid w:val="00AA5EF1"/>
    <w:rsid w:val="00AA5F1E"/>
    <w:rsid w:val="00AA61B0"/>
    <w:rsid w:val="00AA63B3"/>
    <w:rsid w:val="00AB0714"/>
    <w:rsid w:val="00AB1F29"/>
    <w:rsid w:val="00AB4B32"/>
    <w:rsid w:val="00AC014D"/>
    <w:rsid w:val="00AC112E"/>
    <w:rsid w:val="00AC1E89"/>
    <w:rsid w:val="00AC25F1"/>
    <w:rsid w:val="00AC3A4B"/>
    <w:rsid w:val="00AC6154"/>
    <w:rsid w:val="00AC6248"/>
    <w:rsid w:val="00AC69B1"/>
    <w:rsid w:val="00AC7DC7"/>
    <w:rsid w:val="00AD005C"/>
    <w:rsid w:val="00AD0433"/>
    <w:rsid w:val="00AD0858"/>
    <w:rsid w:val="00AD1D9D"/>
    <w:rsid w:val="00AD22F6"/>
    <w:rsid w:val="00AD55F5"/>
    <w:rsid w:val="00AD66D6"/>
    <w:rsid w:val="00AD67D6"/>
    <w:rsid w:val="00AE31D6"/>
    <w:rsid w:val="00AE3A4D"/>
    <w:rsid w:val="00AE3B6C"/>
    <w:rsid w:val="00AE42EF"/>
    <w:rsid w:val="00AE50CF"/>
    <w:rsid w:val="00AE5436"/>
    <w:rsid w:val="00AE5440"/>
    <w:rsid w:val="00AE63ED"/>
    <w:rsid w:val="00AE68E2"/>
    <w:rsid w:val="00AE768D"/>
    <w:rsid w:val="00AF1E6C"/>
    <w:rsid w:val="00AF20DA"/>
    <w:rsid w:val="00AF3557"/>
    <w:rsid w:val="00AF40FF"/>
    <w:rsid w:val="00AF6795"/>
    <w:rsid w:val="00AF6B92"/>
    <w:rsid w:val="00AF78AE"/>
    <w:rsid w:val="00B017C9"/>
    <w:rsid w:val="00B024F2"/>
    <w:rsid w:val="00B02536"/>
    <w:rsid w:val="00B03544"/>
    <w:rsid w:val="00B039AF"/>
    <w:rsid w:val="00B03EBF"/>
    <w:rsid w:val="00B03EEC"/>
    <w:rsid w:val="00B04F7D"/>
    <w:rsid w:val="00B05930"/>
    <w:rsid w:val="00B10350"/>
    <w:rsid w:val="00B1118B"/>
    <w:rsid w:val="00B131CE"/>
    <w:rsid w:val="00B1408F"/>
    <w:rsid w:val="00B1440C"/>
    <w:rsid w:val="00B14662"/>
    <w:rsid w:val="00B156CC"/>
    <w:rsid w:val="00B1720D"/>
    <w:rsid w:val="00B20148"/>
    <w:rsid w:val="00B21C8F"/>
    <w:rsid w:val="00B24EF6"/>
    <w:rsid w:val="00B25AC6"/>
    <w:rsid w:val="00B3016F"/>
    <w:rsid w:val="00B30716"/>
    <w:rsid w:val="00B30A6E"/>
    <w:rsid w:val="00B30F03"/>
    <w:rsid w:val="00B32C33"/>
    <w:rsid w:val="00B33AB5"/>
    <w:rsid w:val="00B34656"/>
    <w:rsid w:val="00B3582C"/>
    <w:rsid w:val="00B359F6"/>
    <w:rsid w:val="00B37628"/>
    <w:rsid w:val="00B4021F"/>
    <w:rsid w:val="00B41E86"/>
    <w:rsid w:val="00B42D07"/>
    <w:rsid w:val="00B43A45"/>
    <w:rsid w:val="00B47BE7"/>
    <w:rsid w:val="00B47D75"/>
    <w:rsid w:val="00B50BDC"/>
    <w:rsid w:val="00B51FE4"/>
    <w:rsid w:val="00B52CD2"/>
    <w:rsid w:val="00B5510C"/>
    <w:rsid w:val="00B56504"/>
    <w:rsid w:val="00B565BD"/>
    <w:rsid w:val="00B578E7"/>
    <w:rsid w:val="00B60052"/>
    <w:rsid w:val="00B611DA"/>
    <w:rsid w:val="00B621A1"/>
    <w:rsid w:val="00B62BB0"/>
    <w:rsid w:val="00B6426E"/>
    <w:rsid w:val="00B65400"/>
    <w:rsid w:val="00B65F17"/>
    <w:rsid w:val="00B660BC"/>
    <w:rsid w:val="00B66257"/>
    <w:rsid w:val="00B66FA8"/>
    <w:rsid w:val="00B6713C"/>
    <w:rsid w:val="00B67CA9"/>
    <w:rsid w:val="00B72164"/>
    <w:rsid w:val="00B80520"/>
    <w:rsid w:val="00B85726"/>
    <w:rsid w:val="00B8676D"/>
    <w:rsid w:val="00B878B8"/>
    <w:rsid w:val="00B92177"/>
    <w:rsid w:val="00B935F2"/>
    <w:rsid w:val="00B93A08"/>
    <w:rsid w:val="00B93B82"/>
    <w:rsid w:val="00B940E3"/>
    <w:rsid w:val="00B942F6"/>
    <w:rsid w:val="00B9493F"/>
    <w:rsid w:val="00B95B92"/>
    <w:rsid w:val="00B96120"/>
    <w:rsid w:val="00B9639B"/>
    <w:rsid w:val="00B968F2"/>
    <w:rsid w:val="00B97B81"/>
    <w:rsid w:val="00BA0643"/>
    <w:rsid w:val="00BA0E2E"/>
    <w:rsid w:val="00BA123A"/>
    <w:rsid w:val="00BA2D3C"/>
    <w:rsid w:val="00BA3E2D"/>
    <w:rsid w:val="00BA4FCA"/>
    <w:rsid w:val="00BA5307"/>
    <w:rsid w:val="00BA54EA"/>
    <w:rsid w:val="00BA6288"/>
    <w:rsid w:val="00BA62F2"/>
    <w:rsid w:val="00BA6C9F"/>
    <w:rsid w:val="00BA7C99"/>
    <w:rsid w:val="00BB3A20"/>
    <w:rsid w:val="00BB3E43"/>
    <w:rsid w:val="00BB6217"/>
    <w:rsid w:val="00BB77B1"/>
    <w:rsid w:val="00BC0FF3"/>
    <w:rsid w:val="00BC17D0"/>
    <w:rsid w:val="00BC1AED"/>
    <w:rsid w:val="00BC1F52"/>
    <w:rsid w:val="00BC48CA"/>
    <w:rsid w:val="00BC49C0"/>
    <w:rsid w:val="00BC503C"/>
    <w:rsid w:val="00BC589C"/>
    <w:rsid w:val="00BC5D45"/>
    <w:rsid w:val="00BC708C"/>
    <w:rsid w:val="00BD1F34"/>
    <w:rsid w:val="00BD45B8"/>
    <w:rsid w:val="00BD65B0"/>
    <w:rsid w:val="00BD66DB"/>
    <w:rsid w:val="00BD7CB4"/>
    <w:rsid w:val="00BE0D9B"/>
    <w:rsid w:val="00BE1960"/>
    <w:rsid w:val="00BE1DCB"/>
    <w:rsid w:val="00BE2159"/>
    <w:rsid w:val="00BE6945"/>
    <w:rsid w:val="00BE7347"/>
    <w:rsid w:val="00BE7A97"/>
    <w:rsid w:val="00BF0A57"/>
    <w:rsid w:val="00BF0FF4"/>
    <w:rsid w:val="00BF710B"/>
    <w:rsid w:val="00C01372"/>
    <w:rsid w:val="00C01767"/>
    <w:rsid w:val="00C01D9D"/>
    <w:rsid w:val="00C029DB"/>
    <w:rsid w:val="00C053BF"/>
    <w:rsid w:val="00C07956"/>
    <w:rsid w:val="00C07B2C"/>
    <w:rsid w:val="00C10F5A"/>
    <w:rsid w:val="00C10F87"/>
    <w:rsid w:val="00C13098"/>
    <w:rsid w:val="00C141CE"/>
    <w:rsid w:val="00C14AB7"/>
    <w:rsid w:val="00C15179"/>
    <w:rsid w:val="00C24E4A"/>
    <w:rsid w:val="00C268B4"/>
    <w:rsid w:val="00C307BA"/>
    <w:rsid w:val="00C329ED"/>
    <w:rsid w:val="00C351D3"/>
    <w:rsid w:val="00C358AF"/>
    <w:rsid w:val="00C4136B"/>
    <w:rsid w:val="00C42027"/>
    <w:rsid w:val="00C42490"/>
    <w:rsid w:val="00C42AE5"/>
    <w:rsid w:val="00C4343F"/>
    <w:rsid w:val="00C43C38"/>
    <w:rsid w:val="00C44395"/>
    <w:rsid w:val="00C448A6"/>
    <w:rsid w:val="00C44AA2"/>
    <w:rsid w:val="00C457D9"/>
    <w:rsid w:val="00C5089E"/>
    <w:rsid w:val="00C5169F"/>
    <w:rsid w:val="00C52690"/>
    <w:rsid w:val="00C56FA2"/>
    <w:rsid w:val="00C616BD"/>
    <w:rsid w:val="00C63434"/>
    <w:rsid w:val="00C63881"/>
    <w:rsid w:val="00C65E65"/>
    <w:rsid w:val="00C65ECB"/>
    <w:rsid w:val="00C66390"/>
    <w:rsid w:val="00C67712"/>
    <w:rsid w:val="00C67863"/>
    <w:rsid w:val="00C77DF9"/>
    <w:rsid w:val="00C800D3"/>
    <w:rsid w:val="00C826A3"/>
    <w:rsid w:val="00C862CD"/>
    <w:rsid w:val="00C87866"/>
    <w:rsid w:val="00C87C48"/>
    <w:rsid w:val="00C87F14"/>
    <w:rsid w:val="00C90AB8"/>
    <w:rsid w:val="00C927E9"/>
    <w:rsid w:val="00C940B8"/>
    <w:rsid w:val="00C94856"/>
    <w:rsid w:val="00C957C6"/>
    <w:rsid w:val="00C973F1"/>
    <w:rsid w:val="00CA25F4"/>
    <w:rsid w:val="00CA35A8"/>
    <w:rsid w:val="00CA745F"/>
    <w:rsid w:val="00CB0473"/>
    <w:rsid w:val="00CB1B0D"/>
    <w:rsid w:val="00CB1C39"/>
    <w:rsid w:val="00CB2CB4"/>
    <w:rsid w:val="00CB3F0D"/>
    <w:rsid w:val="00CB413C"/>
    <w:rsid w:val="00CB43FA"/>
    <w:rsid w:val="00CB5953"/>
    <w:rsid w:val="00CB66F8"/>
    <w:rsid w:val="00CC0148"/>
    <w:rsid w:val="00CC3531"/>
    <w:rsid w:val="00CC50E7"/>
    <w:rsid w:val="00CC6F5C"/>
    <w:rsid w:val="00CC7692"/>
    <w:rsid w:val="00CC77A7"/>
    <w:rsid w:val="00CC7AB6"/>
    <w:rsid w:val="00CD018E"/>
    <w:rsid w:val="00CD083B"/>
    <w:rsid w:val="00CD0980"/>
    <w:rsid w:val="00CD1FCC"/>
    <w:rsid w:val="00CD3007"/>
    <w:rsid w:val="00CD3090"/>
    <w:rsid w:val="00CD37D9"/>
    <w:rsid w:val="00CD3D31"/>
    <w:rsid w:val="00CD4F61"/>
    <w:rsid w:val="00CD7858"/>
    <w:rsid w:val="00CE31BB"/>
    <w:rsid w:val="00CE3A2C"/>
    <w:rsid w:val="00CE5CFD"/>
    <w:rsid w:val="00CE6EE2"/>
    <w:rsid w:val="00CF05CD"/>
    <w:rsid w:val="00CF0ACC"/>
    <w:rsid w:val="00CF1BCA"/>
    <w:rsid w:val="00CF2DAE"/>
    <w:rsid w:val="00CF3105"/>
    <w:rsid w:val="00CF631F"/>
    <w:rsid w:val="00CF7E4A"/>
    <w:rsid w:val="00D00D63"/>
    <w:rsid w:val="00D00D7E"/>
    <w:rsid w:val="00D014C7"/>
    <w:rsid w:val="00D03452"/>
    <w:rsid w:val="00D0567D"/>
    <w:rsid w:val="00D06781"/>
    <w:rsid w:val="00D10546"/>
    <w:rsid w:val="00D107A4"/>
    <w:rsid w:val="00D11370"/>
    <w:rsid w:val="00D12108"/>
    <w:rsid w:val="00D1614B"/>
    <w:rsid w:val="00D168CA"/>
    <w:rsid w:val="00D16F60"/>
    <w:rsid w:val="00D215D5"/>
    <w:rsid w:val="00D22BB9"/>
    <w:rsid w:val="00D234F7"/>
    <w:rsid w:val="00D23EDA"/>
    <w:rsid w:val="00D24D32"/>
    <w:rsid w:val="00D24D8F"/>
    <w:rsid w:val="00D251E3"/>
    <w:rsid w:val="00D252B9"/>
    <w:rsid w:val="00D27A63"/>
    <w:rsid w:val="00D30702"/>
    <w:rsid w:val="00D31356"/>
    <w:rsid w:val="00D32D6F"/>
    <w:rsid w:val="00D34402"/>
    <w:rsid w:val="00D3528E"/>
    <w:rsid w:val="00D35B5B"/>
    <w:rsid w:val="00D37316"/>
    <w:rsid w:val="00D373FE"/>
    <w:rsid w:val="00D42568"/>
    <w:rsid w:val="00D43E16"/>
    <w:rsid w:val="00D44A6E"/>
    <w:rsid w:val="00D44F14"/>
    <w:rsid w:val="00D450BD"/>
    <w:rsid w:val="00D50E2C"/>
    <w:rsid w:val="00D54EE1"/>
    <w:rsid w:val="00D60652"/>
    <w:rsid w:val="00D61225"/>
    <w:rsid w:val="00D62253"/>
    <w:rsid w:val="00D63477"/>
    <w:rsid w:val="00D6369A"/>
    <w:rsid w:val="00D6370F"/>
    <w:rsid w:val="00D63857"/>
    <w:rsid w:val="00D64AD9"/>
    <w:rsid w:val="00D66D0B"/>
    <w:rsid w:val="00D70C90"/>
    <w:rsid w:val="00D71B7A"/>
    <w:rsid w:val="00D7212F"/>
    <w:rsid w:val="00D75A79"/>
    <w:rsid w:val="00D76B90"/>
    <w:rsid w:val="00D771BE"/>
    <w:rsid w:val="00D779BC"/>
    <w:rsid w:val="00D779D8"/>
    <w:rsid w:val="00D81E0C"/>
    <w:rsid w:val="00D81E5A"/>
    <w:rsid w:val="00D82575"/>
    <w:rsid w:val="00D848A3"/>
    <w:rsid w:val="00D851B3"/>
    <w:rsid w:val="00D86FE4"/>
    <w:rsid w:val="00D8762A"/>
    <w:rsid w:val="00D92517"/>
    <w:rsid w:val="00D93DCB"/>
    <w:rsid w:val="00D94B1E"/>
    <w:rsid w:val="00D952FE"/>
    <w:rsid w:val="00D957CA"/>
    <w:rsid w:val="00D959C2"/>
    <w:rsid w:val="00D96B28"/>
    <w:rsid w:val="00DA0FAD"/>
    <w:rsid w:val="00DA2A53"/>
    <w:rsid w:val="00DA3BD4"/>
    <w:rsid w:val="00DA4953"/>
    <w:rsid w:val="00DA57B1"/>
    <w:rsid w:val="00DA6367"/>
    <w:rsid w:val="00DA6DC3"/>
    <w:rsid w:val="00DA6DD9"/>
    <w:rsid w:val="00DA7278"/>
    <w:rsid w:val="00DA72C1"/>
    <w:rsid w:val="00DB022F"/>
    <w:rsid w:val="00DB0527"/>
    <w:rsid w:val="00DB46E3"/>
    <w:rsid w:val="00DB4779"/>
    <w:rsid w:val="00DB48A2"/>
    <w:rsid w:val="00DB7F51"/>
    <w:rsid w:val="00DC1937"/>
    <w:rsid w:val="00DC1AF8"/>
    <w:rsid w:val="00DC1F20"/>
    <w:rsid w:val="00DC21B9"/>
    <w:rsid w:val="00DC4A01"/>
    <w:rsid w:val="00DC511B"/>
    <w:rsid w:val="00DC54FC"/>
    <w:rsid w:val="00DC5665"/>
    <w:rsid w:val="00DC78D4"/>
    <w:rsid w:val="00DD000E"/>
    <w:rsid w:val="00DD056C"/>
    <w:rsid w:val="00DD3A4A"/>
    <w:rsid w:val="00DE172E"/>
    <w:rsid w:val="00DE2987"/>
    <w:rsid w:val="00DE3378"/>
    <w:rsid w:val="00DE3C9D"/>
    <w:rsid w:val="00DE3E4F"/>
    <w:rsid w:val="00DE61AD"/>
    <w:rsid w:val="00DE6234"/>
    <w:rsid w:val="00DE7712"/>
    <w:rsid w:val="00DF1025"/>
    <w:rsid w:val="00DF1A4F"/>
    <w:rsid w:val="00DF1C1D"/>
    <w:rsid w:val="00DF413A"/>
    <w:rsid w:val="00DF4510"/>
    <w:rsid w:val="00DF454F"/>
    <w:rsid w:val="00DF5193"/>
    <w:rsid w:val="00DF66C4"/>
    <w:rsid w:val="00DF754F"/>
    <w:rsid w:val="00E0186B"/>
    <w:rsid w:val="00E0504C"/>
    <w:rsid w:val="00E055A3"/>
    <w:rsid w:val="00E105C1"/>
    <w:rsid w:val="00E1249E"/>
    <w:rsid w:val="00E12802"/>
    <w:rsid w:val="00E1403C"/>
    <w:rsid w:val="00E1404C"/>
    <w:rsid w:val="00E16B2E"/>
    <w:rsid w:val="00E17324"/>
    <w:rsid w:val="00E174A4"/>
    <w:rsid w:val="00E1779F"/>
    <w:rsid w:val="00E20686"/>
    <w:rsid w:val="00E20EF0"/>
    <w:rsid w:val="00E2159E"/>
    <w:rsid w:val="00E2163C"/>
    <w:rsid w:val="00E22C47"/>
    <w:rsid w:val="00E23A78"/>
    <w:rsid w:val="00E24AE5"/>
    <w:rsid w:val="00E3323E"/>
    <w:rsid w:val="00E36994"/>
    <w:rsid w:val="00E37841"/>
    <w:rsid w:val="00E40B00"/>
    <w:rsid w:val="00E4120C"/>
    <w:rsid w:val="00E42034"/>
    <w:rsid w:val="00E42365"/>
    <w:rsid w:val="00E42611"/>
    <w:rsid w:val="00E4751E"/>
    <w:rsid w:val="00E50FFC"/>
    <w:rsid w:val="00E5285B"/>
    <w:rsid w:val="00E53E69"/>
    <w:rsid w:val="00E54A52"/>
    <w:rsid w:val="00E56807"/>
    <w:rsid w:val="00E6043A"/>
    <w:rsid w:val="00E605B5"/>
    <w:rsid w:val="00E705D0"/>
    <w:rsid w:val="00E713EF"/>
    <w:rsid w:val="00E72572"/>
    <w:rsid w:val="00E747AE"/>
    <w:rsid w:val="00E764A2"/>
    <w:rsid w:val="00E77A56"/>
    <w:rsid w:val="00E80D91"/>
    <w:rsid w:val="00E81B04"/>
    <w:rsid w:val="00E83A57"/>
    <w:rsid w:val="00E83FBB"/>
    <w:rsid w:val="00E84C56"/>
    <w:rsid w:val="00E8558B"/>
    <w:rsid w:val="00E85FB8"/>
    <w:rsid w:val="00E86C55"/>
    <w:rsid w:val="00E909A8"/>
    <w:rsid w:val="00E9679C"/>
    <w:rsid w:val="00E97295"/>
    <w:rsid w:val="00EA08B7"/>
    <w:rsid w:val="00EA163C"/>
    <w:rsid w:val="00EA19C5"/>
    <w:rsid w:val="00EA1B90"/>
    <w:rsid w:val="00EA2F30"/>
    <w:rsid w:val="00EA3F5F"/>
    <w:rsid w:val="00EA488B"/>
    <w:rsid w:val="00EA5A46"/>
    <w:rsid w:val="00EB2E4B"/>
    <w:rsid w:val="00EB3B3E"/>
    <w:rsid w:val="00EB50B0"/>
    <w:rsid w:val="00EB584E"/>
    <w:rsid w:val="00EB6CD4"/>
    <w:rsid w:val="00EB73FA"/>
    <w:rsid w:val="00EC22BA"/>
    <w:rsid w:val="00EC2794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414F"/>
    <w:rsid w:val="00EE0DD3"/>
    <w:rsid w:val="00EE0EAA"/>
    <w:rsid w:val="00EE34FE"/>
    <w:rsid w:val="00EE4379"/>
    <w:rsid w:val="00EF3BE9"/>
    <w:rsid w:val="00EF4067"/>
    <w:rsid w:val="00EF58A2"/>
    <w:rsid w:val="00EF5BA1"/>
    <w:rsid w:val="00EF62B9"/>
    <w:rsid w:val="00F00065"/>
    <w:rsid w:val="00F001CB"/>
    <w:rsid w:val="00F00C47"/>
    <w:rsid w:val="00F016B0"/>
    <w:rsid w:val="00F025CB"/>
    <w:rsid w:val="00F02FFF"/>
    <w:rsid w:val="00F076CA"/>
    <w:rsid w:val="00F114D0"/>
    <w:rsid w:val="00F1296B"/>
    <w:rsid w:val="00F12B6C"/>
    <w:rsid w:val="00F130A5"/>
    <w:rsid w:val="00F14D94"/>
    <w:rsid w:val="00F16340"/>
    <w:rsid w:val="00F166D6"/>
    <w:rsid w:val="00F16E8F"/>
    <w:rsid w:val="00F1709C"/>
    <w:rsid w:val="00F171D9"/>
    <w:rsid w:val="00F17ACF"/>
    <w:rsid w:val="00F22770"/>
    <w:rsid w:val="00F22BF6"/>
    <w:rsid w:val="00F2383C"/>
    <w:rsid w:val="00F23DF0"/>
    <w:rsid w:val="00F25545"/>
    <w:rsid w:val="00F2590D"/>
    <w:rsid w:val="00F25B23"/>
    <w:rsid w:val="00F263DE"/>
    <w:rsid w:val="00F2796D"/>
    <w:rsid w:val="00F30782"/>
    <w:rsid w:val="00F3311E"/>
    <w:rsid w:val="00F34E40"/>
    <w:rsid w:val="00F35C96"/>
    <w:rsid w:val="00F3680B"/>
    <w:rsid w:val="00F37E20"/>
    <w:rsid w:val="00F40D1D"/>
    <w:rsid w:val="00F41056"/>
    <w:rsid w:val="00F4175E"/>
    <w:rsid w:val="00F41B53"/>
    <w:rsid w:val="00F4256A"/>
    <w:rsid w:val="00F4306E"/>
    <w:rsid w:val="00F440E8"/>
    <w:rsid w:val="00F44BAB"/>
    <w:rsid w:val="00F45207"/>
    <w:rsid w:val="00F46307"/>
    <w:rsid w:val="00F4768D"/>
    <w:rsid w:val="00F504E4"/>
    <w:rsid w:val="00F52565"/>
    <w:rsid w:val="00F52CDD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65F41"/>
    <w:rsid w:val="00F7042F"/>
    <w:rsid w:val="00F70E48"/>
    <w:rsid w:val="00F713D5"/>
    <w:rsid w:val="00F71F7B"/>
    <w:rsid w:val="00F73700"/>
    <w:rsid w:val="00F73CE8"/>
    <w:rsid w:val="00F73F08"/>
    <w:rsid w:val="00F76016"/>
    <w:rsid w:val="00F76571"/>
    <w:rsid w:val="00F776E5"/>
    <w:rsid w:val="00F815AA"/>
    <w:rsid w:val="00F841A6"/>
    <w:rsid w:val="00F84373"/>
    <w:rsid w:val="00F85525"/>
    <w:rsid w:val="00F8747B"/>
    <w:rsid w:val="00F87AF8"/>
    <w:rsid w:val="00F90982"/>
    <w:rsid w:val="00F9110C"/>
    <w:rsid w:val="00F91287"/>
    <w:rsid w:val="00F92669"/>
    <w:rsid w:val="00F9402D"/>
    <w:rsid w:val="00FA06CB"/>
    <w:rsid w:val="00FA0B3F"/>
    <w:rsid w:val="00FA12CD"/>
    <w:rsid w:val="00FA1736"/>
    <w:rsid w:val="00FA1D38"/>
    <w:rsid w:val="00FA2972"/>
    <w:rsid w:val="00FA3740"/>
    <w:rsid w:val="00FA610A"/>
    <w:rsid w:val="00FB18CB"/>
    <w:rsid w:val="00FB3AEE"/>
    <w:rsid w:val="00FB5D65"/>
    <w:rsid w:val="00FB614A"/>
    <w:rsid w:val="00FB6545"/>
    <w:rsid w:val="00FB6CDE"/>
    <w:rsid w:val="00FB74ED"/>
    <w:rsid w:val="00FB78FD"/>
    <w:rsid w:val="00FB7D65"/>
    <w:rsid w:val="00FB7F59"/>
    <w:rsid w:val="00FC036C"/>
    <w:rsid w:val="00FC4C24"/>
    <w:rsid w:val="00FC5DBE"/>
    <w:rsid w:val="00FC6E44"/>
    <w:rsid w:val="00FC7039"/>
    <w:rsid w:val="00FD03BB"/>
    <w:rsid w:val="00FD55C8"/>
    <w:rsid w:val="00FE0086"/>
    <w:rsid w:val="00FE032D"/>
    <w:rsid w:val="00FE03AA"/>
    <w:rsid w:val="00FE6290"/>
    <w:rsid w:val="00FE7085"/>
    <w:rsid w:val="00FE7B76"/>
    <w:rsid w:val="00FF0700"/>
    <w:rsid w:val="00FF0EDF"/>
    <w:rsid w:val="00FF11F6"/>
    <w:rsid w:val="00FF29DF"/>
    <w:rsid w:val="00FF4A9D"/>
    <w:rsid w:val="00FF5B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6E60F66"/>
  <w15:chartTrackingRefBased/>
  <w15:docId w15:val="{A02ADF3A-A277-3C46-B31B-7532AD557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  <w:lang w:val="x-none" w:eastAsia="x-none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  <w:lang w:val="x-none" w:eastAsia="x-non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  <w:lang w:val="x-none" w:eastAsia="x-none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  <w:lang w:val="x-none" w:eastAsia="x-none"/>
    </w:rPr>
  </w:style>
  <w:style w:type="paragraph" w:styleId="a5">
    <w:name w:val="Body Text"/>
    <w:basedOn w:val="a"/>
    <w:link w:val="a6"/>
    <w:rsid w:val="00E80D91"/>
    <w:rPr>
      <w:sz w:val="28"/>
      <w:lang w:val="x-none" w:eastAsia="x-none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  <w:lang w:val="x-none" w:eastAsia="x-none"/>
    </w:rPr>
  </w:style>
  <w:style w:type="paragraph" w:customStyle="1" w:styleId="a7">
    <w:name w:val="Название"/>
    <w:basedOn w:val="a"/>
    <w:link w:val="a8"/>
    <w:qFormat/>
    <w:rsid w:val="00E80D91"/>
    <w:pPr>
      <w:jc w:val="center"/>
    </w:pPr>
    <w:rPr>
      <w:b/>
      <w:bCs/>
      <w:sz w:val="28"/>
      <w:lang w:val="x-none" w:eastAsia="x-none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  <w:lang w:val="x-none" w:eastAsia="x-none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  <w:rPr>
      <w:lang w:val="x-none" w:eastAsia="x-none"/>
    </w:r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x-none" w:eastAsia="x-none"/>
    </w:rPr>
  </w:style>
  <w:style w:type="table" w:styleId="ab">
    <w:name w:val="Table Grid"/>
    <w:basedOn w:val="a1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  <w:lang w:val="x-none" w:eastAsia="x-none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"/>
    <w:link w:val="af3"/>
    <w:uiPriority w:val="99"/>
    <w:unhideWhenUsed/>
    <w:rsid w:val="00B32C33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3">
    <w:name w:val="Верхний колонтитул Знак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B32C33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link w:val="af4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6">
    <w:name w:val="Заголовок Знак"/>
    <w:basedOn w:val="a"/>
    <w:link w:val="af7"/>
    <w:autoRedefine/>
    <w:uiPriority w:val="99"/>
    <w:rsid w:val="00040950"/>
    <w:pPr>
      <w:spacing w:line="360" w:lineRule="auto"/>
      <w:ind w:left="720"/>
      <w:jc w:val="both"/>
    </w:pPr>
    <w:rPr>
      <w:rFonts w:eastAsia="Calibri"/>
      <w:color w:val="000000"/>
      <w:lang w:val="x-none" w:eastAsia="x-none"/>
    </w:rPr>
  </w:style>
  <w:style w:type="character" w:customStyle="1" w:styleId="af7">
    <w:name w:val="Заголовок Знак Знак"/>
    <w:link w:val="af6"/>
    <w:uiPriority w:val="99"/>
    <w:rsid w:val="00040950"/>
    <w:rPr>
      <w:rFonts w:eastAsia="Calibri"/>
      <w:color w:val="000000"/>
      <w:sz w:val="24"/>
      <w:szCs w:val="24"/>
    </w:rPr>
  </w:style>
  <w:style w:type="paragraph" w:customStyle="1" w:styleId="Default">
    <w:name w:val="Default"/>
    <w:rsid w:val="005F535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8">
    <w:name w:val="FollowedHyperlink"/>
    <w:uiPriority w:val="99"/>
    <w:semiHidden/>
    <w:unhideWhenUsed/>
    <w:rsid w:val="00826099"/>
    <w:rPr>
      <w:color w:val="800080"/>
      <w:u w:val="single"/>
    </w:rPr>
  </w:style>
  <w:style w:type="paragraph" w:styleId="af9">
    <w:name w:val="TOC Heading"/>
    <w:basedOn w:val="1"/>
    <w:next w:val="a"/>
    <w:uiPriority w:val="39"/>
    <w:unhideWhenUsed/>
    <w:qFormat/>
    <w:rsid w:val="00482BE8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Cs w:val="28"/>
      <w:lang w:eastAsia="en-US"/>
    </w:rPr>
  </w:style>
  <w:style w:type="paragraph" w:styleId="14">
    <w:name w:val="toc 1"/>
    <w:basedOn w:val="a"/>
    <w:next w:val="a"/>
    <w:autoRedefine/>
    <w:uiPriority w:val="39"/>
    <w:unhideWhenUsed/>
    <w:rsid w:val="00482BE8"/>
    <w:pPr>
      <w:spacing w:after="100"/>
    </w:pPr>
  </w:style>
  <w:style w:type="paragraph" w:styleId="25">
    <w:name w:val="toc 2"/>
    <w:basedOn w:val="a"/>
    <w:next w:val="a"/>
    <w:autoRedefine/>
    <w:uiPriority w:val="39"/>
    <w:unhideWhenUsed/>
    <w:rsid w:val="00482BE8"/>
    <w:pPr>
      <w:spacing w:after="100"/>
      <w:ind w:left="240"/>
    </w:pPr>
  </w:style>
  <w:style w:type="paragraph" w:customStyle="1" w:styleId="TableParagraph">
    <w:name w:val="Table Paragraph"/>
    <w:basedOn w:val="a"/>
    <w:uiPriority w:val="1"/>
    <w:qFormat/>
    <w:rsid w:val="00DB7F51"/>
    <w:pPr>
      <w:widowControl w:val="0"/>
      <w:autoSpaceDE w:val="0"/>
      <w:autoSpaceDN w:val="0"/>
    </w:pPr>
    <w:rPr>
      <w:rFonts w:ascii="Tahoma" w:eastAsia="Tahoma" w:hAnsi="Tahoma" w:cs="Tahoma"/>
      <w:sz w:val="22"/>
      <w:szCs w:val="22"/>
      <w:lang w:val="en-US" w:eastAsia="en-US"/>
    </w:rPr>
  </w:style>
  <w:style w:type="character" w:customStyle="1" w:styleId="aa">
    <w:name w:val="Абзац списка Знак"/>
    <w:link w:val="a9"/>
    <w:uiPriority w:val="34"/>
    <w:locked/>
    <w:rsid w:val="00656F92"/>
    <w:rPr>
      <w:rFonts w:ascii="Calibri" w:hAnsi="Calibri"/>
      <w:sz w:val="22"/>
      <w:szCs w:val="22"/>
    </w:rPr>
  </w:style>
  <w:style w:type="paragraph" w:customStyle="1" w:styleId="26">
    <w:name w:val="Стиль таблицы 2"/>
    <w:rsid w:val="00023803"/>
    <w:rPr>
      <w:rFonts w:ascii="Helvetica" w:eastAsia="Helvetica" w:hAnsi="Helvetica" w:cs="Helvetica"/>
      <w:color w:val="000000"/>
    </w:rPr>
  </w:style>
  <w:style w:type="paragraph" w:customStyle="1" w:styleId="vera1">
    <w:name w:val="vera1"/>
    <w:rsid w:val="00023803"/>
    <w:pPr>
      <w:spacing w:before="100" w:after="100"/>
    </w:pPr>
    <w:rPr>
      <w:rFonts w:ascii="Arial Unicode MS" w:eastAsia="Arial Unicode MS" w:hAnsi="Arial Unicode MS" w:cs="Arial Unicode MS"/>
      <w:color w:val="000000"/>
      <w:sz w:val="24"/>
      <w:szCs w:val="24"/>
      <w:u w:color="000000"/>
    </w:rPr>
  </w:style>
  <w:style w:type="paragraph" w:customStyle="1" w:styleId="Standard">
    <w:name w:val="Standard"/>
    <w:rsid w:val="00FA12CD"/>
    <w:pPr>
      <w:widowControl w:val="0"/>
      <w:suppressAutoHyphens/>
      <w:autoSpaceDN w:val="0"/>
      <w:textAlignment w:val="baseline"/>
    </w:pPr>
    <w:rPr>
      <w:rFonts w:eastAsia="Andale Sans UI" w:cs="Tahoma"/>
      <w:kern w:val="3"/>
      <w:sz w:val="24"/>
      <w:szCs w:val="24"/>
      <w:lang w:val="de-DE" w:eastAsia="ja-JP" w:bidi="fa-IR"/>
    </w:rPr>
  </w:style>
  <w:style w:type="paragraph" w:customStyle="1" w:styleId="afa">
    <w:name w:val="Базовый"/>
    <w:rsid w:val="00C01D9D"/>
    <w:pPr>
      <w:tabs>
        <w:tab w:val="left" w:pos="708"/>
      </w:tabs>
      <w:suppressAutoHyphens/>
      <w:overflowPunct w:val="0"/>
      <w:spacing w:line="100" w:lineRule="atLeast"/>
    </w:pPr>
    <w:rPr>
      <w:rFonts w:eastAsia="AR PL KaitiM GB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0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1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7203" TargetMode="External"/><Relationship Id="rId21" Type="http://schemas.openxmlformats.org/officeDocument/2006/relationships/hyperlink" Target="http://goo.gl/Lq7gU2" TargetMode="External"/><Relationship Id="rId42" Type="http://schemas.openxmlformats.org/officeDocument/2006/relationships/hyperlink" Target="http://svyatoslav.biz/software_testing_book_download/" TargetMode="External"/><Relationship Id="rId47" Type="http://schemas.openxmlformats.org/officeDocument/2006/relationships/hyperlink" Target="http://biblioclub.ru/index.php?page=book&amp;id=499515" TargetMode="External"/><Relationship Id="rId63" Type="http://schemas.openxmlformats.org/officeDocument/2006/relationships/hyperlink" Target="http://biblioclub.ru/index.php?page=book&amp;id=452839" TargetMode="External"/><Relationship Id="rId68" Type="http://schemas.openxmlformats.org/officeDocument/2006/relationships/hyperlink" Target="http://biblioclub.ru/index.php?page=book&amp;id=136075" TargetMode="External"/><Relationship Id="rId84" Type="http://schemas.openxmlformats.org/officeDocument/2006/relationships/fontTable" Target="fontTable.xml"/><Relationship Id="rId16" Type="http://schemas.openxmlformats.org/officeDocument/2006/relationships/hyperlink" Target="http://biblioclub.ru/index.php?page=book_red&amp;id=255851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s://www.intuit.ru/studies/courses/48/48/info" TargetMode="External"/><Relationship Id="rId37" Type="http://schemas.openxmlformats.org/officeDocument/2006/relationships/hyperlink" Target="http://biblioclub.ru/index.php?page=book&amp;id=454086" TargetMode="External"/><Relationship Id="rId53" Type="http://schemas.openxmlformats.org/officeDocument/2006/relationships/hyperlink" Target="http://biblioclub.ru/index.php?page=book&amp;id=496112" TargetMode="External"/><Relationship Id="rId58" Type="http://schemas.openxmlformats.org/officeDocument/2006/relationships/hyperlink" Target="http://biblioclub.ru/index.php?page=book&amp;id=481009" TargetMode="External"/><Relationship Id="rId74" Type="http://schemas.openxmlformats.org/officeDocument/2006/relationships/image" Target="media/image4.emf"/><Relationship Id="rId79" Type="http://schemas.openxmlformats.org/officeDocument/2006/relationships/image" Target="media/image9.emf"/><Relationship Id="rId5" Type="http://schemas.openxmlformats.org/officeDocument/2006/relationships/webSettings" Target="webSettings.xml"/><Relationship Id="rId19" Type="http://schemas.openxmlformats.org/officeDocument/2006/relationships/hyperlink" Target="http://biblioclub.ru/index.php?page=book_red&amp;id=494823&amp;sr=1" TargetMode="External"/><Relationship Id="rId14" Type="http://schemas.openxmlformats.org/officeDocument/2006/relationships/hyperlink" Target="http://biblioclub.ru/index.php?page=book&amp;id=466489" TargetMode="External"/><Relationship Id="rId22" Type="http://schemas.openxmlformats.org/officeDocument/2006/relationships/hyperlink" Target="http://biblioclub.ru/index.php?page=book&amp;id=480634" TargetMode="External"/><Relationship Id="rId27" Type="http://schemas.openxmlformats.org/officeDocument/2006/relationships/hyperlink" Target="https://biblioclub.ru/index.php?page=book_red&amp;id=459449" TargetMode="External"/><Relationship Id="rId30" Type="http://schemas.openxmlformats.org/officeDocument/2006/relationships/hyperlink" Target="http://biblioclub.ru/index.php?page=book_red&amp;id=208689" TargetMode="External"/><Relationship Id="rId35" Type="http://schemas.openxmlformats.org/officeDocument/2006/relationships/hyperlink" Target="http://biblioclub.ru/index.php?page=book&amp;id=233072" TargetMode="External"/><Relationship Id="rId43" Type="http://schemas.openxmlformats.org/officeDocument/2006/relationships/hyperlink" Target="http://biblioclub.ru/index.php?page=book&amp;id=499414" TargetMode="External"/><Relationship Id="rId48" Type="http://schemas.openxmlformats.org/officeDocument/2006/relationships/hyperlink" Target="http://biblioclub.ru/index.php?page=book&amp;id=208652" TargetMode="External"/><Relationship Id="rId56" Type="http://schemas.openxmlformats.org/officeDocument/2006/relationships/hyperlink" Target="http://biblioclub.ru/index.php?page=book&amp;id=233072" TargetMode="External"/><Relationship Id="rId64" Type="http://schemas.openxmlformats.org/officeDocument/2006/relationships/hyperlink" Target="http://biblioclub.ru/index.php?page=book&amp;id=444642" TargetMode="External"/><Relationship Id="rId69" Type="http://schemas.openxmlformats.org/officeDocument/2006/relationships/hyperlink" Target="http://biblioclub.ru/index.php?page=book&amp;id=499077" TargetMode="External"/><Relationship Id="rId77" Type="http://schemas.openxmlformats.org/officeDocument/2006/relationships/image" Target="media/image7.emf"/><Relationship Id="rId8" Type="http://schemas.openxmlformats.org/officeDocument/2006/relationships/image" Target="media/image1.emf"/><Relationship Id="rId51" Type="http://schemas.openxmlformats.org/officeDocument/2006/relationships/hyperlink" Target="http://biblioclub.ru/index.php?page=book_red&amp;id=494823&amp;sr=1" TargetMode="External"/><Relationship Id="rId72" Type="http://schemas.openxmlformats.org/officeDocument/2006/relationships/hyperlink" Target="http://svyatoslav.biz/software_testing_book_download/" TargetMode="External"/><Relationship Id="rId80" Type="http://schemas.openxmlformats.org/officeDocument/2006/relationships/image" Target="media/image10.emf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38331" TargetMode="External"/><Relationship Id="rId17" Type="http://schemas.openxmlformats.org/officeDocument/2006/relationships/hyperlink" Target="https://biblioclub.ru/index.php?page=book_red&amp;id=93356&amp;sr=1" TargetMode="External"/><Relationship Id="rId25" Type="http://schemas.openxmlformats.org/officeDocument/2006/relationships/hyperlink" Target="http://biblioclub.ru/index.php?page=book&amp;id=481009" TargetMode="External"/><Relationship Id="rId33" Type="http://schemas.openxmlformats.org/officeDocument/2006/relationships/hyperlink" Target="http://biblioclub.ru/index.php?page=book&amp;id=494850(05.06.2019)" TargetMode="External"/><Relationship Id="rId38" Type="http://schemas.openxmlformats.org/officeDocument/2006/relationships/hyperlink" Target="http://biblioclub.ru/index.php?page=book&amp;id=444641" TargetMode="External"/><Relationship Id="rId46" Type="http://schemas.openxmlformats.org/officeDocument/2006/relationships/hyperlink" Target="http://biblioclub.ru/index.php?page=book&amp;id=457276" TargetMode="External"/><Relationship Id="rId59" Type="http://schemas.openxmlformats.org/officeDocument/2006/relationships/hyperlink" Target="http://biblioclub.ru/index.php?page=book&amp;id=499294" TargetMode="External"/><Relationship Id="rId67" Type="http://schemas.openxmlformats.org/officeDocument/2006/relationships/hyperlink" Target="http://biblioclub.ru/index.php?page=book&amp;id=444641" TargetMode="External"/><Relationship Id="rId20" Type="http://schemas.openxmlformats.org/officeDocument/2006/relationships/hyperlink" Target="http://biblioclub.ru/index.php?page=book_red&amp;id=255851" TargetMode="External"/><Relationship Id="rId41" Type="http://schemas.openxmlformats.org/officeDocument/2006/relationships/hyperlink" Target="https://www.intuit.ru/studies/courses/48/48/info" TargetMode="External"/><Relationship Id="rId54" Type="http://schemas.openxmlformats.org/officeDocument/2006/relationships/hyperlink" Target="http://biblioclub.ru/index.php?page=book&amp;id=480634" TargetMode="External"/><Relationship Id="rId62" Type="http://schemas.openxmlformats.org/officeDocument/2006/relationships/hyperlink" Target="http://svyatoslav.biz/software_testing_book_download/" TargetMode="External"/><Relationship Id="rId70" Type="http://schemas.openxmlformats.org/officeDocument/2006/relationships/hyperlink" Target="http://goo.gl/Lq7gU2" TargetMode="External"/><Relationship Id="rId75" Type="http://schemas.openxmlformats.org/officeDocument/2006/relationships/image" Target="media/image5.emf"/><Relationship Id="rId83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44641" TargetMode="External"/><Relationship Id="rId23" Type="http://schemas.openxmlformats.org/officeDocument/2006/relationships/hyperlink" Target="http://biblioclub.ru/index.php?page=book&amp;id=444641" TargetMode="External"/><Relationship Id="rId28" Type="http://schemas.openxmlformats.org/officeDocument/2006/relationships/hyperlink" Target="http://biblioclub.ru/index.php?page=book&amp;id=79551" TargetMode="External"/><Relationship Id="rId36" Type="http://schemas.openxmlformats.org/officeDocument/2006/relationships/hyperlink" Target="http://biblioclub.ru/index.php?page=book&amp;id=232979" TargetMode="External"/><Relationship Id="rId49" Type="http://schemas.openxmlformats.org/officeDocument/2006/relationships/hyperlink" Target="http://biblioclub.ru/index.php?page=book&amp;id=463629" TargetMode="External"/><Relationship Id="rId57" Type="http://schemas.openxmlformats.org/officeDocument/2006/relationships/hyperlink" Target="http://biblioclub.ru/index.php?page=book&amp;id=500238" TargetMode="External"/><Relationship Id="rId10" Type="http://schemas.openxmlformats.org/officeDocument/2006/relationships/footer" Target="footer1.xml"/><Relationship Id="rId31" Type="http://schemas.openxmlformats.org/officeDocument/2006/relationships/hyperlink" Target="http://svyatoslav.biz/software_testing_book_download/" TargetMode="External"/><Relationship Id="rId44" Type="http://schemas.openxmlformats.org/officeDocument/2006/relationships/hyperlink" Target="http://biblioclub.ru/index.php?page=book&amp;id=457862" TargetMode="External"/><Relationship Id="rId52" Type="http://schemas.openxmlformats.org/officeDocument/2006/relationships/hyperlink" Target="http://biblioclub.ru/index.php?page=book_red&amp;id=228844&amp;sr=1" TargetMode="External"/><Relationship Id="rId60" Type="http://schemas.openxmlformats.org/officeDocument/2006/relationships/hyperlink" Target="http://goo.gl/Lq7gU2" TargetMode="External"/><Relationship Id="rId65" Type="http://schemas.openxmlformats.org/officeDocument/2006/relationships/hyperlink" Target="http://biblioclub.ru/index.php?page=book&amp;id=90406" TargetMode="External"/><Relationship Id="rId73" Type="http://schemas.openxmlformats.org/officeDocument/2006/relationships/image" Target="media/image3.emf"/><Relationship Id="rId78" Type="http://schemas.openxmlformats.org/officeDocument/2006/relationships/image" Target="media/image8.emf"/><Relationship Id="rId81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hyperlink" Target="http://biblioclub.ru/index.php?page=book&amp;id=428820" TargetMode="External"/><Relationship Id="rId18" Type="http://schemas.openxmlformats.org/officeDocument/2006/relationships/hyperlink" Target="http://biblioclub.ru/index.php?page=book&amp;id=481009" TargetMode="External"/><Relationship Id="rId39" Type="http://schemas.openxmlformats.org/officeDocument/2006/relationships/hyperlink" Target="http://biblioclub.ru/index.php?page=book&amp;id=499515" TargetMode="External"/><Relationship Id="rId34" Type="http://schemas.openxmlformats.org/officeDocument/2006/relationships/hyperlink" Target="http://biblioclub.ru/index.php?page=book&amp;id=481009" TargetMode="External"/><Relationship Id="rId50" Type="http://schemas.openxmlformats.org/officeDocument/2006/relationships/hyperlink" Target="http://biblioclub.ru/index.php?page=book_red&amp;id=457276&amp;sr=1" TargetMode="External"/><Relationship Id="rId55" Type="http://schemas.openxmlformats.org/officeDocument/2006/relationships/hyperlink" Target="http://biblioclub.ru/index.php?page=book&amp;id=444641" TargetMode="External"/><Relationship Id="rId76" Type="http://schemas.openxmlformats.org/officeDocument/2006/relationships/image" Target="media/image6.emf"/><Relationship Id="rId7" Type="http://schemas.openxmlformats.org/officeDocument/2006/relationships/endnotes" Target="endnotes.xml"/><Relationship Id="rId71" Type="http://schemas.openxmlformats.org/officeDocument/2006/relationships/hyperlink" Target="https://www.intuit.ru/studies/courses/48/48/info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biblioclub.ru/index.php?page=book_red&amp;id=466489&amp;sr=1" TargetMode="External"/><Relationship Id="rId24" Type="http://schemas.openxmlformats.org/officeDocument/2006/relationships/hyperlink" Target="http://biblioclub.ru/index.php?page=book&amp;id=233072" TargetMode="External"/><Relationship Id="rId40" Type="http://schemas.openxmlformats.org/officeDocument/2006/relationships/hyperlink" Target="http://goo.gl/Lq7gU2" TargetMode="External"/><Relationship Id="rId45" Type="http://schemas.openxmlformats.org/officeDocument/2006/relationships/hyperlink" Target="http://biblioclub.ru/index.php?page=book&amp;id=497477" TargetMode="External"/><Relationship Id="rId66" Type="http://schemas.openxmlformats.org/officeDocument/2006/relationships/hyperlink" Target="http://biblioclub.ru/index.php?page=book&amp;id=497016" TargetMode="External"/><Relationship Id="rId61" Type="http://schemas.openxmlformats.org/officeDocument/2006/relationships/hyperlink" Target="https://www.intuit.ru/studies/courses/48/48/info" TargetMode="External"/><Relationship Id="rId82" Type="http://schemas.openxmlformats.org/officeDocument/2006/relationships/image" Target="media/image1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ocuments%20and%20Settings\boldinsv\&#1056;&#1072;&#1073;&#1086;&#1095;&#1080;&#1081;%20&#1089;&#1090;&#1086;&#1083;\&#1055;&#1086;&#1085;&#1072;&#1095;&#1091;&#1075;&#1080;&#1085;%205%20&#1076;&#1077;&#1082;&#1072;&#1073;&#1088;&#1103;%202018\&#1052;&#1086;&#1076;&#1080;&#1092;&#1080;&#1082;&#1072;&#1094;&#1080;&#1103;%20&#1080;%20&#1089;&#1086;&#1087;&#1088;&#1086;&#1074;&#1086;&#1078;&#1076;&#1077;&#1085;&#1080;&#1077;%20&#1080;&#1085;&#1092;&#1086;&#1088;&#1084;&#1072;&#1094;&#1080;&#1086;&#1085;&#1085;&#1099;&#1093;%20&#1089;&#1080;&#1089;&#1090;&#1077;&#1084;%20(&#1041;&#1086;&#1083;&#1076;&#1080;&#1085;%20&#1057;&#1042;)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FFCF9A-7323-A648-88E9-874704331D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Settings\boldinsv\Рабочий стол\Поначугин 5 декабря 2018\Модификация и сопровождение информационных систем (Болдин СВ).dot</Template>
  <TotalTime>18</TotalTime>
  <Pages>45</Pages>
  <Words>12463</Words>
  <Characters>71043</Characters>
  <Application>Microsoft Office Word</Application>
  <DocSecurity>0</DocSecurity>
  <Lines>592</Lines>
  <Paragraphs>166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83340</CharactersWithSpaces>
  <SharedDoc>false</SharedDoc>
  <HLinks>
    <vt:vector size="438" baseType="variant">
      <vt:variant>
        <vt:i4>6356998</vt:i4>
      </vt:variant>
      <vt:variant>
        <vt:i4>219</vt:i4>
      </vt:variant>
      <vt:variant>
        <vt:i4>0</vt:i4>
      </vt:variant>
      <vt:variant>
        <vt:i4>5</vt:i4>
      </vt:variant>
      <vt:variant>
        <vt:lpwstr>http://svyatoslav.biz/software_testing_book_download/</vt:lpwstr>
      </vt:variant>
      <vt:variant>
        <vt:lpwstr/>
      </vt:variant>
      <vt:variant>
        <vt:i4>5570633</vt:i4>
      </vt:variant>
      <vt:variant>
        <vt:i4>216</vt:i4>
      </vt:variant>
      <vt:variant>
        <vt:i4>0</vt:i4>
      </vt:variant>
      <vt:variant>
        <vt:i4>5</vt:i4>
      </vt:variant>
      <vt:variant>
        <vt:lpwstr>https://www.intuit.ru/studies/courses/48/48/info</vt:lpwstr>
      </vt:variant>
      <vt:variant>
        <vt:lpwstr/>
      </vt:variant>
      <vt:variant>
        <vt:i4>5177354</vt:i4>
      </vt:variant>
      <vt:variant>
        <vt:i4>213</vt:i4>
      </vt:variant>
      <vt:variant>
        <vt:i4>0</vt:i4>
      </vt:variant>
      <vt:variant>
        <vt:i4>5</vt:i4>
      </vt:variant>
      <vt:variant>
        <vt:lpwstr>http://goo.gl/Lq7gU2</vt:lpwstr>
      </vt:variant>
      <vt:variant>
        <vt:lpwstr/>
      </vt:variant>
      <vt:variant>
        <vt:i4>4063283</vt:i4>
      </vt:variant>
      <vt:variant>
        <vt:i4>210</vt:i4>
      </vt:variant>
      <vt:variant>
        <vt:i4>0</vt:i4>
      </vt:variant>
      <vt:variant>
        <vt:i4>5</vt:i4>
      </vt:variant>
      <vt:variant>
        <vt:lpwstr>http://biblioclub.ru/index.php?page=book&amp;id=499077</vt:lpwstr>
      </vt:variant>
      <vt:variant>
        <vt:lpwstr/>
      </vt:variant>
      <vt:variant>
        <vt:i4>3539001</vt:i4>
      </vt:variant>
      <vt:variant>
        <vt:i4>207</vt:i4>
      </vt:variant>
      <vt:variant>
        <vt:i4>0</vt:i4>
      </vt:variant>
      <vt:variant>
        <vt:i4>5</vt:i4>
      </vt:variant>
      <vt:variant>
        <vt:lpwstr>http://biblioclub.ru/index.php?page=book&amp;id=136075</vt:lpwstr>
      </vt:variant>
      <vt:variant>
        <vt:lpwstr/>
      </vt:variant>
      <vt:variant>
        <vt:i4>3342397</vt:i4>
      </vt:variant>
      <vt:variant>
        <vt:i4>204</vt:i4>
      </vt:variant>
      <vt:variant>
        <vt:i4>0</vt:i4>
      </vt:variant>
      <vt:variant>
        <vt:i4>5</vt:i4>
      </vt:variant>
      <vt:variant>
        <vt:lpwstr>http://biblioclub.ru/index.php?page=book&amp;id=444641</vt:lpwstr>
      </vt:variant>
      <vt:variant>
        <vt:lpwstr/>
      </vt:variant>
      <vt:variant>
        <vt:i4>4128827</vt:i4>
      </vt:variant>
      <vt:variant>
        <vt:i4>201</vt:i4>
      </vt:variant>
      <vt:variant>
        <vt:i4>0</vt:i4>
      </vt:variant>
      <vt:variant>
        <vt:i4>5</vt:i4>
      </vt:variant>
      <vt:variant>
        <vt:lpwstr>http://biblioclub.ru/index.php?page=book&amp;id=497016</vt:lpwstr>
      </vt:variant>
      <vt:variant>
        <vt:lpwstr/>
      </vt:variant>
      <vt:variant>
        <vt:i4>4</vt:i4>
      </vt:variant>
      <vt:variant>
        <vt:i4>198</vt:i4>
      </vt:variant>
      <vt:variant>
        <vt:i4>0</vt:i4>
      </vt:variant>
      <vt:variant>
        <vt:i4>5</vt:i4>
      </vt:variant>
      <vt:variant>
        <vt:lpwstr>http://biblioclub.ru/index.php?page=book&amp;id=90406</vt:lpwstr>
      </vt:variant>
      <vt:variant>
        <vt:lpwstr/>
      </vt:variant>
      <vt:variant>
        <vt:i4>3145789</vt:i4>
      </vt:variant>
      <vt:variant>
        <vt:i4>195</vt:i4>
      </vt:variant>
      <vt:variant>
        <vt:i4>0</vt:i4>
      </vt:variant>
      <vt:variant>
        <vt:i4>5</vt:i4>
      </vt:variant>
      <vt:variant>
        <vt:lpwstr>http://biblioclub.ru/index.php?page=book&amp;id=444642</vt:lpwstr>
      </vt:variant>
      <vt:variant>
        <vt:lpwstr/>
      </vt:variant>
      <vt:variant>
        <vt:i4>3407932</vt:i4>
      </vt:variant>
      <vt:variant>
        <vt:i4>192</vt:i4>
      </vt:variant>
      <vt:variant>
        <vt:i4>0</vt:i4>
      </vt:variant>
      <vt:variant>
        <vt:i4>5</vt:i4>
      </vt:variant>
      <vt:variant>
        <vt:lpwstr>http://biblioclub.ru/index.php?page=book&amp;id=452839</vt:lpwstr>
      </vt:variant>
      <vt:variant>
        <vt:lpwstr/>
      </vt:variant>
      <vt:variant>
        <vt:i4>6356998</vt:i4>
      </vt:variant>
      <vt:variant>
        <vt:i4>189</vt:i4>
      </vt:variant>
      <vt:variant>
        <vt:i4>0</vt:i4>
      </vt:variant>
      <vt:variant>
        <vt:i4>5</vt:i4>
      </vt:variant>
      <vt:variant>
        <vt:lpwstr>http://svyatoslav.biz/software_testing_book_download/</vt:lpwstr>
      </vt:variant>
      <vt:variant>
        <vt:lpwstr/>
      </vt:variant>
      <vt:variant>
        <vt:i4>5570633</vt:i4>
      </vt:variant>
      <vt:variant>
        <vt:i4>186</vt:i4>
      </vt:variant>
      <vt:variant>
        <vt:i4>0</vt:i4>
      </vt:variant>
      <vt:variant>
        <vt:i4>5</vt:i4>
      </vt:variant>
      <vt:variant>
        <vt:lpwstr>https://www.intuit.ru/studies/courses/48/48/info</vt:lpwstr>
      </vt:variant>
      <vt:variant>
        <vt:lpwstr/>
      </vt:variant>
      <vt:variant>
        <vt:i4>5177354</vt:i4>
      </vt:variant>
      <vt:variant>
        <vt:i4>183</vt:i4>
      </vt:variant>
      <vt:variant>
        <vt:i4>0</vt:i4>
      </vt:variant>
      <vt:variant>
        <vt:i4>5</vt:i4>
      </vt:variant>
      <vt:variant>
        <vt:lpwstr>http://goo.gl/Lq7gU2</vt:lpwstr>
      </vt:variant>
      <vt:variant>
        <vt:lpwstr/>
      </vt:variant>
      <vt:variant>
        <vt:i4>4128829</vt:i4>
      </vt:variant>
      <vt:variant>
        <vt:i4>180</vt:i4>
      </vt:variant>
      <vt:variant>
        <vt:i4>0</vt:i4>
      </vt:variant>
      <vt:variant>
        <vt:i4>5</vt:i4>
      </vt:variant>
      <vt:variant>
        <vt:lpwstr>http://biblioclub.ru/index.php?page=book&amp;id=499294</vt:lpwstr>
      </vt:variant>
      <vt:variant>
        <vt:lpwstr/>
      </vt:variant>
      <vt:variant>
        <vt:i4>3211324</vt:i4>
      </vt:variant>
      <vt:variant>
        <vt:i4>177</vt:i4>
      </vt:variant>
      <vt:variant>
        <vt:i4>0</vt:i4>
      </vt:variant>
      <vt:variant>
        <vt:i4>5</vt:i4>
      </vt:variant>
      <vt:variant>
        <vt:lpwstr>http://biblioclub.ru/index.php?page=book&amp;id=481009</vt:lpwstr>
      </vt:variant>
      <vt:variant>
        <vt:lpwstr/>
      </vt:variant>
      <vt:variant>
        <vt:i4>3801151</vt:i4>
      </vt:variant>
      <vt:variant>
        <vt:i4>174</vt:i4>
      </vt:variant>
      <vt:variant>
        <vt:i4>0</vt:i4>
      </vt:variant>
      <vt:variant>
        <vt:i4>5</vt:i4>
      </vt:variant>
      <vt:variant>
        <vt:lpwstr>http://biblioclub.ru/index.php?page=book&amp;id=500238</vt:lpwstr>
      </vt:variant>
      <vt:variant>
        <vt:lpwstr/>
      </vt:variant>
      <vt:variant>
        <vt:i4>3211327</vt:i4>
      </vt:variant>
      <vt:variant>
        <vt:i4>171</vt:i4>
      </vt:variant>
      <vt:variant>
        <vt:i4>0</vt:i4>
      </vt:variant>
      <vt:variant>
        <vt:i4>5</vt:i4>
      </vt:variant>
      <vt:variant>
        <vt:lpwstr>http://biblioclub.ru/index.php?page=book&amp;id=233072</vt:lpwstr>
      </vt:variant>
      <vt:variant>
        <vt:lpwstr/>
      </vt:variant>
      <vt:variant>
        <vt:i4>3342397</vt:i4>
      </vt:variant>
      <vt:variant>
        <vt:i4>168</vt:i4>
      </vt:variant>
      <vt:variant>
        <vt:i4>0</vt:i4>
      </vt:variant>
      <vt:variant>
        <vt:i4>5</vt:i4>
      </vt:variant>
      <vt:variant>
        <vt:lpwstr>http://biblioclub.ru/index.php?page=book&amp;id=444641</vt:lpwstr>
      </vt:variant>
      <vt:variant>
        <vt:lpwstr/>
      </vt:variant>
      <vt:variant>
        <vt:i4>3801150</vt:i4>
      </vt:variant>
      <vt:variant>
        <vt:i4>165</vt:i4>
      </vt:variant>
      <vt:variant>
        <vt:i4>0</vt:i4>
      </vt:variant>
      <vt:variant>
        <vt:i4>5</vt:i4>
      </vt:variant>
      <vt:variant>
        <vt:lpwstr>http://biblioclub.ru/index.php?page=book&amp;id=480634</vt:lpwstr>
      </vt:variant>
      <vt:variant>
        <vt:lpwstr/>
      </vt:variant>
      <vt:variant>
        <vt:i4>3801146</vt:i4>
      </vt:variant>
      <vt:variant>
        <vt:i4>162</vt:i4>
      </vt:variant>
      <vt:variant>
        <vt:i4>0</vt:i4>
      </vt:variant>
      <vt:variant>
        <vt:i4>5</vt:i4>
      </vt:variant>
      <vt:variant>
        <vt:lpwstr>http://biblioclub.ru/index.php?page=book&amp;id=496112</vt:lpwstr>
      </vt:variant>
      <vt:variant>
        <vt:lpwstr/>
      </vt:variant>
      <vt:variant>
        <vt:i4>6684761</vt:i4>
      </vt:variant>
      <vt:variant>
        <vt:i4>159</vt:i4>
      </vt:variant>
      <vt:variant>
        <vt:i4>0</vt:i4>
      </vt:variant>
      <vt:variant>
        <vt:i4>5</vt:i4>
      </vt:variant>
      <vt:variant>
        <vt:lpwstr>http://biblioclub.ru/index.php?page=book_red&amp;id=228844&amp;sr=1</vt:lpwstr>
      </vt:variant>
      <vt:variant>
        <vt:lpwstr/>
      </vt:variant>
      <vt:variant>
        <vt:i4>6946901</vt:i4>
      </vt:variant>
      <vt:variant>
        <vt:i4>156</vt:i4>
      </vt:variant>
      <vt:variant>
        <vt:i4>0</vt:i4>
      </vt:variant>
      <vt:variant>
        <vt:i4>5</vt:i4>
      </vt:variant>
      <vt:variant>
        <vt:lpwstr>http://biblioclub.ru/index.php?page=book_red&amp;id=494823&amp;sr=1</vt:lpwstr>
      </vt:variant>
      <vt:variant>
        <vt:lpwstr/>
      </vt:variant>
      <vt:variant>
        <vt:i4>6881363</vt:i4>
      </vt:variant>
      <vt:variant>
        <vt:i4>153</vt:i4>
      </vt:variant>
      <vt:variant>
        <vt:i4>0</vt:i4>
      </vt:variant>
      <vt:variant>
        <vt:i4>5</vt:i4>
      </vt:variant>
      <vt:variant>
        <vt:lpwstr>http://biblioclub.ru/index.php?page=book_red&amp;id=457276&amp;sr=1</vt:lpwstr>
      </vt:variant>
      <vt:variant>
        <vt:lpwstr/>
      </vt:variant>
      <vt:variant>
        <vt:i4>3735612</vt:i4>
      </vt:variant>
      <vt:variant>
        <vt:i4>150</vt:i4>
      </vt:variant>
      <vt:variant>
        <vt:i4>0</vt:i4>
      </vt:variant>
      <vt:variant>
        <vt:i4>5</vt:i4>
      </vt:variant>
      <vt:variant>
        <vt:lpwstr>http://biblioclub.ru/index.php?page=book&amp;id=463629</vt:lpwstr>
      </vt:variant>
      <vt:variant>
        <vt:lpwstr/>
      </vt:variant>
      <vt:variant>
        <vt:i4>3407926</vt:i4>
      </vt:variant>
      <vt:variant>
        <vt:i4>147</vt:i4>
      </vt:variant>
      <vt:variant>
        <vt:i4>0</vt:i4>
      </vt:variant>
      <vt:variant>
        <vt:i4>5</vt:i4>
      </vt:variant>
      <vt:variant>
        <vt:lpwstr>http://biblioclub.ru/index.php?page=book&amp;id=208652</vt:lpwstr>
      </vt:variant>
      <vt:variant>
        <vt:lpwstr/>
      </vt:variant>
      <vt:variant>
        <vt:i4>3735605</vt:i4>
      </vt:variant>
      <vt:variant>
        <vt:i4>144</vt:i4>
      </vt:variant>
      <vt:variant>
        <vt:i4>0</vt:i4>
      </vt:variant>
      <vt:variant>
        <vt:i4>5</vt:i4>
      </vt:variant>
      <vt:variant>
        <vt:lpwstr>http://biblioclub.ru/index.php?page=book&amp;id=499515</vt:lpwstr>
      </vt:variant>
      <vt:variant>
        <vt:lpwstr/>
      </vt:variant>
      <vt:variant>
        <vt:i4>3211325</vt:i4>
      </vt:variant>
      <vt:variant>
        <vt:i4>141</vt:i4>
      </vt:variant>
      <vt:variant>
        <vt:i4>0</vt:i4>
      </vt:variant>
      <vt:variant>
        <vt:i4>5</vt:i4>
      </vt:variant>
      <vt:variant>
        <vt:lpwstr>http://biblioclub.ru/index.php?page=book&amp;id=457276</vt:lpwstr>
      </vt:variant>
      <vt:variant>
        <vt:lpwstr/>
      </vt:variant>
      <vt:variant>
        <vt:i4>3801149</vt:i4>
      </vt:variant>
      <vt:variant>
        <vt:i4>138</vt:i4>
      </vt:variant>
      <vt:variant>
        <vt:i4>0</vt:i4>
      </vt:variant>
      <vt:variant>
        <vt:i4>5</vt:i4>
      </vt:variant>
      <vt:variant>
        <vt:lpwstr>http://biblioclub.ru/index.php?page=book&amp;id=497477</vt:lpwstr>
      </vt:variant>
      <vt:variant>
        <vt:lpwstr/>
      </vt:variant>
      <vt:variant>
        <vt:i4>4128828</vt:i4>
      </vt:variant>
      <vt:variant>
        <vt:i4>135</vt:i4>
      </vt:variant>
      <vt:variant>
        <vt:i4>0</vt:i4>
      </vt:variant>
      <vt:variant>
        <vt:i4>5</vt:i4>
      </vt:variant>
      <vt:variant>
        <vt:lpwstr>http://biblioclub.ru/index.php?page=book&amp;id=457862</vt:lpwstr>
      </vt:variant>
      <vt:variant>
        <vt:lpwstr/>
      </vt:variant>
      <vt:variant>
        <vt:i4>3735605</vt:i4>
      </vt:variant>
      <vt:variant>
        <vt:i4>132</vt:i4>
      </vt:variant>
      <vt:variant>
        <vt:i4>0</vt:i4>
      </vt:variant>
      <vt:variant>
        <vt:i4>5</vt:i4>
      </vt:variant>
      <vt:variant>
        <vt:lpwstr>http://biblioclub.ru/index.php?page=book&amp;id=499414</vt:lpwstr>
      </vt:variant>
      <vt:variant>
        <vt:lpwstr/>
      </vt:variant>
      <vt:variant>
        <vt:i4>6356998</vt:i4>
      </vt:variant>
      <vt:variant>
        <vt:i4>129</vt:i4>
      </vt:variant>
      <vt:variant>
        <vt:i4>0</vt:i4>
      </vt:variant>
      <vt:variant>
        <vt:i4>5</vt:i4>
      </vt:variant>
      <vt:variant>
        <vt:lpwstr>http://svyatoslav.biz/software_testing_book_download/</vt:lpwstr>
      </vt:variant>
      <vt:variant>
        <vt:lpwstr/>
      </vt:variant>
      <vt:variant>
        <vt:i4>5570633</vt:i4>
      </vt:variant>
      <vt:variant>
        <vt:i4>126</vt:i4>
      </vt:variant>
      <vt:variant>
        <vt:i4>0</vt:i4>
      </vt:variant>
      <vt:variant>
        <vt:i4>5</vt:i4>
      </vt:variant>
      <vt:variant>
        <vt:lpwstr>https://www.intuit.ru/studies/courses/48/48/info</vt:lpwstr>
      </vt:variant>
      <vt:variant>
        <vt:lpwstr/>
      </vt:variant>
      <vt:variant>
        <vt:i4>5177354</vt:i4>
      </vt:variant>
      <vt:variant>
        <vt:i4>123</vt:i4>
      </vt:variant>
      <vt:variant>
        <vt:i4>0</vt:i4>
      </vt:variant>
      <vt:variant>
        <vt:i4>5</vt:i4>
      </vt:variant>
      <vt:variant>
        <vt:lpwstr>http://goo.gl/Lq7gU2</vt:lpwstr>
      </vt:variant>
      <vt:variant>
        <vt:lpwstr/>
      </vt:variant>
      <vt:variant>
        <vt:i4>3735605</vt:i4>
      </vt:variant>
      <vt:variant>
        <vt:i4>120</vt:i4>
      </vt:variant>
      <vt:variant>
        <vt:i4>0</vt:i4>
      </vt:variant>
      <vt:variant>
        <vt:i4>5</vt:i4>
      </vt:variant>
      <vt:variant>
        <vt:lpwstr>http://biblioclub.ru/index.php?page=book&amp;id=499515</vt:lpwstr>
      </vt:variant>
      <vt:variant>
        <vt:lpwstr/>
      </vt:variant>
      <vt:variant>
        <vt:i4>3342397</vt:i4>
      </vt:variant>
      <vt:variant>
        <vt:i4>117</vt:i4>
      </vt:variant>
      <vt:variant>
        <vt:i4>0</vt:i4>
      </vt:variant>
      <vt:variant>
        <vt:i4>5</vt:i4>
      </vt:variant>
      <vt:variant>
        <vt:lpwstr>http://biblioclub.ru/index.php?page=book&amp;id=444641</vt:lpwstr>
      </vt:variant>
      <vt:variant>
        <vt:lpwstr/>
      </vt:variant>
      <vt:variant>
        <vt:i4>3342385</vt:i4>
      </vt:variant>
      <vt:variant>
        <vt:i4>114</vt:i4>
      </vt:variant>
      <vt:variant>
        <vt:i4>0</vt:i4>
      </vt:variant>
      <vt:variant>
        <vt:i4>5</vt:i4>
      </vt:variant>
      <vt:variant>
        <vt:lpwstr>http://biblioclub.ru/index.php?page=book&amp;id=454086</vt:lpwstr>
      </vt:variant>
      <vt:variant>
        <vt:lpwstr/>
      </vt:variant>
      <vt:variant>
        <vt:i4>3342398</vt:i4>
      </vt:variant>
      <vt:variant>
        <vt:i4>111</vt:i4>
      </vt:variant>
      <vt:variant>
        <vt:i4>0</vt:i4>
      </vt:variant>
      <vt:variant>
        <vt:i4>5</vt:i4>
      </vt:variant>
      <vt:variant>
        <vt:lpwstr>http://biblioclub.ru/index.php?page=book&amp;id=232979</vt:lpwstr>
      </vt:variant>
      <vt:variant>
        <vt:lpwstr/>
      </vt:variant>
      <vt:variant>
        <vt:i4>3211327</vt:i4>
      </vt:variant>
      <vt:variant>
        <vt:i4>108</vt:i4>
      </vt:variant>
      <vt:variant>
        <vt:i4>0</vt:i4>
      </vt:variant>
      <vt:variant>
        <vt:i4>5</vt:i4>
      </vt:variant>
      <vt:variant>
        <vt:lpwstr>http://biblioclub.ru/index.php?page=book&amp;id=233072</vt:lpwstr>
      </vt:variant>
      <vt:variant>
        <vt:lpwstr/>
      </vt:variant>
      <vt:variant>
        <vt:i4>3211324</vt:i4>
      </vt:variant>
      <vt:variant>
        <vt:i4>105</vt:i4>
      </vt:variant>
      <vt:variant>
        <vt:i4>0</vt:i4>
      </vt:variant>
      <vt:variant>
        <vt:i4>5</vt:i4>
      </vt:variant>
      <vt:variant>
        <vt:lpwstr>http://biblioclub.ru/index.php?page=book&amp;id=481009</vt:lpwstr>
      </vt:variant>
      <vt:variant>
        <vt:lpwstr/>
      </vt:variant>
      <vt:variant>
        <vt:i4>3342390</vt:i4>
      </vt:variant>
      <vt:variant>
        <vt:i4>102</vt:i4>
      </vt:variant>
      <vt:variant>
        <vt:i4>0</vt:i4>
      </vt:variant>
      <vt:variant>
        <vt:i4>5</vt:i4>
      </vt:variant>
      <vt:variant>
        <vt:lpwstr>http://biblioclub.ru/index.php?page=book&amp;id=494850(05.06.2019)</vt:lpwstr>
      </vt:variant>
      <vt:variant>
        <vt:lpwstr/>
      </vt:variant>
      <vt:variant>
        <vt:i4>5570633</vt:i4>
      </vt:variant>
      <vt:variant>
        <vt:i4>99</vt:i4>
      </vt:variant>
      <vt:variant>
        <vt:i4>0</vt:i4>
      </vt:variant>
      <vt:variant>
        <vt:i4>5</vt:i4>
      </vt:variant>
      <vt:variant>
        <vt:lpwstr>https://www.intuit.ru/studies/courses/48/48/info</vt:lpwstr>
      </vt:variant>
      <vt:variant>
        <vt:lpwstr/>
      </vt:variant>
      <vt:variant>
        <vt:i4>6356998</vt:i4>
      </vt:variant>
      <vt:variant>
        <vt:i4>96</vt:i4>
      </vt:variant>
      <vt:variant>
        <vt:i4>0</vt:i4>
      </vt:variant>
      <vt:variant>
        <vt:i4>5</vt:i4>
      </vt:variant>
      <vt:variant>
        <vt:lpwstr>http://svyatoslav.biz/software_testing_book_download/</vt:lpwstr>
      </vt:variant>
      <vt:variant>
        <vt:lpwstr/>
      </vt:variant>
      <vt:variant>
        <vt:i4>2686977</vt:i4>
      </vt:variant>
      <vt:variant>
        <vt:i4>93</vt:i4>
      </vt:variant>
      <vt:variant>
        <vt:i4>0</vt:i4>
      </vt:variant>
      <vt:variant>
        <vt:i4>5</vt:i4>
      </vt:variant>
      <vt:variant>
        <vt:lpwstr>http://biblioclub.ru/index.php?page=book_red&amp;id=208689</vt:lpwstr>
      </vt:variant>
      <vt:variant>
        <vt:lpwstr/>
      </vt:variant>
      <vt:variant>
        <vt:i4>7602184</vt:i4>
      </vt:variant>
      <vt:variant>
        <vt:i4>90</vt:i4>
      </vt:variant>
      <vt:variant>
        <vt:i4>0</vt:i4>
      </vt:variant>
      <vt:variant>
        <vt:i4>5</vt:i4>
      </vt:variant>
      <vt:variant>
        <vt:lpwstr>https://biblioclub.ru/index.php?page=book_red&amp;id=466489&amp;sr=1</vt:lpwstr>
      </vt:variant>
      <vt:variant>
        <vt:lpwstr/>
      </vt:variant>
      <vt:variant>
        <vt:i4>786443</vt:i4>
      </vt:variant>
      <vt:variant>
        <vt:i4>87</vt:i4>
      </vt:variant>
      <vt:variant>
        <vt:i4>0</vt:i4>
      </vt:variant>
      <vt:variant>
        <vt:i4>5</vt:i4>
      </vt:variant>
      <vt:variant>
        <vt:lpwstr>http://biblioclub.ru/index.php?page=book&amp;id=79551</vt:lpwstr>
      </vt:variant>
      <vt:variant>
        <vt:lpwstr/>
      </vt:variant>
      <vt:variant>
        <vt:i4>1179772</vt:i4>
      </vt:variant>
      <vt:variant>
        <vt:i4>84</vt:i4>
      </vt:variant>
      <vt:variant>
        <vt:i4>0</vt:i4>
      </vt:variant>
      <vt:variant>
        <vt:i4>5</vt:i4>
      </vt:variant>
      <vt:variant>
        <vt:lpwstr>https://biblioclub.ru/index.php?page=book_red&amp;id=459449</vt:lpwstr>
      </vt:variant>
      <vt:variant>
        <vt:lpwstr/>
      </vt:variant>
      <vt:variant>
        <vt:i4>3604538</vt:i4>
      </vt:variant>
      <vt:variant>
        <vt:i4>81</vt:i4>
      </vt:variant>
      <vt:variant>
        <vt:i4>0</vt:i4>
      </vt:variant>
      <vt:variant>
        <vt:i4>5</vt:i4>
      </vt:variant>
      <vt:variant>
        <vt:lpwstr>http://biblioclub.ru/index.php?page=book&amp;id=467203</vt:lpwstr>
      </vt:variant>
      <vt:variant>
        <vt:lpwstr/>
      </vt:variant>
      <vt:variant>
        <vt:i4>3211324</vt:i4>
      </vt:variant>
      <vt:variant>
        <vt:i4>78</vt:i4>
      </vt:variant>
      <vt:variant>
        <vt:i4>0</vt:i4>
      </vt:variant>
      <vt:variant>
        <vt:i4>5</vt:i4>
      </vt:variant>
      <vt:variant>
        <vt:lpwstr>http://biblioclub.ru/index.php?page=book&amp;id=481009</vt:lpwstr>
      </vt:variant>
      <vt:variant>
        <vt:lpwstr/>
      </vt:variant>
      <vt:variant>
        <vt:i4>3211327</vt:i4>
      </vt:variant>
      <vt:variant>
        <vt:i4>75</vt:i4>
      </vt:variant>
      <vt:variant>
        <vt:i4>0</vt:i4>
      </vt:variant>
      <vt:variant>
        <vt:i4>5</vt:i4>
      </vt:variant>
      <vt:variant>
        <vt:lpwstr>http://biblioclub.ru/index.php?page=book&amp;id=233072</vt:lpwstr>
      </vt:variant>
      <vt:variant>
        <vt:lpwstr/>
      </vt:variant>
      <vt:variant>
        <vt:i4>3342397</vt:i4>
      </vt:variant>
      <vt:variant>
        <vt:i4>72</vt:i4>
      </vt:variant>
      <vt:variant>
        <vt:i4>0</vt:i4>
      </vt:variant>
      <vt:variant>
        <vt:i4>5</vt:i4>
      </vt:variant>
      <vt:variant>
        <vt:lpwstr>http://biblioclub.ru/index.php?page=book&amp;id=444641</vt:lpwstr>
      </vt:variant>
      <vt:variant>
        <vt:lpwstr/>
      </vt:variant>
      <vt:variant>
        <vt:i4>3801150</vt:i4>
      </vt:variant>
      <vt:variant>
        <vt:i4>69</vt:i4>
      </vt:variant>
      <vt:variant>
        <vt:i4>0</vt:i4>
      </vt:variant>
      <vt:variant>
        <vt:i4>5</vt:i4>
      </vt:variant>
      <vt:variant>
        <vt:lpwstr>http://biblioclub.ru/index.php?page=book&amp;id=480634</vt:lpwstr>
      </vt:variant>
      <vt:variant>
        <vt:lpwstr/>
      </vt:variant>
      <vt:variant>
        <vt:i4>5177354</vt:i4>
      </vt:variant>
      <vt:variant>
        <vt:i4>66</vt:i4>
      </vt:variant>
      <vt:variant>
        <vt:i4>0</vt:i4>
      </vt:variant>
      <vt:variant>
        <vt:i4>5</vt:i4>
      </vt:variant>
      <vt:variant>
        <vt:lpwstr>http://goo.gl/Lq7gU2</vt:lpwstr>
      </vt:variant>
      <vt:variant>
        <vt:lpwstr/>
      </vt:variant>
      <vt:variant>
        <vt:i4>2752513</vt:i4>
      </vt:variant>
      <vt:variant>
        <vt:i4>63</vt:i4>
      </vt:variant>
      <vt:variant>
        <vt:i4>0</vt:i4>
      </vt:variant>
      <vt:variant>
        <vt:i4>5</vt:i4>
      </vt:variant>
      <vt:variant>
        <vt:lpwstr>http://biblioclub.ru/index.php?page=book_red&amp;id=255851</vt:lpwstr>
      </vt:variant>
      <vt:variant>
        <vt:lpwstr/>
      </vt:variant>
      <vt:variant>
        <vt:i4>6946901</vt:i4>
      </vt:variant>
      <vt:variant>
        <vt:i4>60</vt:i4>
      </vt:variant>
      <vt:variant>
        <vt:i4>0</vt:i4>
      </vt:variant>
      <vt:variant>
        <vt:i4>5</vt:i4>
      </vt:variant>
      <vt:variant>
        <vt:lpwstr>http://biblioclub.ru/index.php?page=book_red&amp;id=494823&amp;sr=1</vt:lpwstr>
      </vt:variant>
      <vt:variant>
        <vt:lpwstr/>
      </vt:variant>
      <vt:variant>
        <vt:i4>3211324</vt:i4>
      </vt:variant>
      <vt:variant>
        <vt:i4>57</vt:i4>
      </vt:variant>
      <vt:variant>
        <vt:i4>0</vt:i4>
      </vt:variant>
      <vt:variant>
        <vt:i4>5</vt:i4>
      </vt:variant>
      <vt:variant>
        <vt:lpwstr>http://biblioclub.ru/index.php?page=book&amp;id=481009</vt:lpwstr>
      </vt:variant>
      <vt:variant>
        <vt:lpwstr/>
      </vt:variant>
      <vt:variant>
        <vt:i4>5832751</vt:i4>
      </vt:variant>
      <vt:variant>
        <vt:i4>54</vt:i4>
      </vt:variant>
      <vt:variant>
        <vt:i4>0</vt:i4>
      </vt:variant>
      <vt:variant>
        <vt:i4>5</vt:i4>
      </vt:variant>
      <vt:variant>
        <vt:lpwstr>https://biblioclub.ru/index.php?page=book_red&amp;id=93356&amp;sr=1</vt:lpwstr>
      </vt:variant>
      <vt:variant>
        <vt:lpwstr/>
      </vt:variant>
      <vt:variant>
        <vt:i4>2752513</vt:i4>
      </vt:variant>
      <vt:variant>
        <vt:i4>51</vt:i4>
      </vt:variant>
      <vt:variant>
        <vt:i4>0</vt:i4>
      </vt:variant>
      <vt:variant>
        <vt:i4>5</vt:i4>
      </vt:variant>
      <vt:variant>
        <vt:lpwstr>http://biblioclub.ru/index.php?page=book_red&amp;id=255851</vt:lpwstr>
      </vt:variant>
      <vt:variant>
        <vt:lpwstr/>
      </vt:variant>
      <vt:variant>
        <vt:i4>3342397</vt:i4>
      </vt:variant>
      <vt:variant>
        <vt:i4>48</vt:i4>
      </vt:variant>
      <vt:variant>
        <vt:i4>0</vt:i4>
      </vt:variant>
      <vt:variant>
        <vt:i4>5</vt:i4>
      </vt:variant>
      <vt:variant>
        <vt:lpwstr>http://biblioclub.ru/index.php?page=book&amp;id=444641</vt:lpwstr>
      </vt:variant>
      <vt:variant>
        <vt:lpwstr/>
      </vt:variant>
      <vt:variant>
        <vt:i4>3866675</vt:i4>
      </vt:variant>
      <vt:variant>
        <vt:i4>45</vt:i4>
      </vt:variant>
      <vt:variant>
        <vt:i4>0</vt:i4>
      </vt:variant>
      <vt:variant>
        <vt:i4>5</vt:i4>
      </vt:variant>
      <vt:variant>
        <vt:lpwstr>http://biblioclub.ru/index.php?page=book&amp;id=466489</vt:lpwstr>
      </vt:variant>
      <vt:variant>
        <vt:lpwstr/>
      </vt:variant>
      <vt:variant>
        <vt:i4>3801143</vt:i4>
      </vt:variant>
      <vt:variant>
        <vt:i4>42</vt:i4>
      </vt:variant>
      <vt:variant>
        <vt:i4>0</vt:i4>
      </vt:variant>
      <vt:variant>
        <vt:i4>5</vt:i4>
      </vt:variant>
      <vt:variant>
        <vt:lpwstr>http://biblioclub.ru/index.php?page=book&amp;id=428820</vt:lpwstr>
      </vt:variant>
      <vt:variant>
        <vt:lpwstr/>
      </vt:variant>
      <vt:variant>
        <vt:i4>3211318</vt:i4>
      </vt:variant>
      <vt:variant>
        <vt:i4>39</vt:i4>
      </vt:variant>
      <vt:variant>
        <vt:i4>0</vt:i4>
      </vt:variant>
      <vt:variant>
        <vt:i4>5</vt:i4>
      </vt:variant>
      <vt:variant>
        <vt:lpwstr>http://biblioclub.ru/index.php?page=book&amp;id=438331</vt:lpwstr>
      </vt:variant>
      <vt:variant>
        <vt:lpwstr/>
      </vt:variant>
      <vt:variant>
        <vt:i4>4784146</vt:i4>
      </vt:variant>
      <vt:variant>
        <vt:i4>36</vt:i4>
      </vt:variant>
      <vt:variant>
        <vt:i4>0</vt:i4>
      </vt:variant>
      <vt:variant>
        <vt:i4>5</vt:i4>
      </vt:variant>
      <vt:variant>
        <vt:lpwstr>http://moodle.mininuniver.ru/</vt:lpwstr>
      </vt:variant>
      <vt:variant>
        <vt:lpwstr/>
      </vt:variant>
      <vt:variant>
        <vt:i4>1835062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_Toc512281996</vt:lpwstr>
      </vt:variant>
      <vt:variant>
        <vt:i4>1835062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_Toc512281995</vt:lpwstr>
      </vt:variant>
      <vt:variant>
        <vt:i4>1835062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_Toc512281994</vt:lpwstr>
      </vt:variant>
      <vt:variant>
        <vt:i4>1835062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_Toc512281993</vt:lpwstr>
      </vt:variant>
      <vt:variant>
        <vt:i4>1835062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_Toc512281992</vt:lpwstr>
      </vt:variant>
      <vt:variant>
        <vt:i4>1835062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_Toc512281991</vt:lpwstr>
      </vt:variant>
      <vt:variant>
        <vt:i4>1835062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_Toc512281990</vt:lpwstr>
      </vt:variant>
      <vt:variant>
        <vt:i4>1900598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_Toc512281989</vt:lpwstr>
      </vt:variant>
      <vt:variant>
        <vt:i4>1900598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_Toc512281988</vt:lpwstr>
      </vt:variant>
      <vt:variant>
        <vt:i4>1900598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_Toc512281982</vt:lpwstr>
      </vt:variant>
      <vt:variant>
        <vt:i4>1900598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_Toc512281981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subject/>
  <dc:creator>boldinsv</dc:creator>
  <cp:keywords/>
  <cp:lastModifiedBy>J R</cp:lastModifiedBy>
  <cp:revision>12</cp:revision>
  <cp:lastPrinted>2018-02-28T10:44:00Z</cp:lastPrinted>
  <dcterms:created xsi:type="dcterms:W3CDTF">2019-06-26T13:10:00Z</dcterms:created>
  <dcterms:modified xsi:type="dcterms:W3CDTF">2019-08-14T20:48:00Z</dcterms:modified>
</cp:coreProperties>
</file>